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rPr>
          <w:rFonts w:hint="eastAsia"/>
          <w:sz w:val="32"/>
          <w:szCs w:val="32"/>
        </w:rPr>
      </w:pPr>
      <w:bookmarkStart w:id="0" w:name="_GoBack"/>
      <w:bookmarkEnd w:id="0"/>
    </w:p>
    <w:p>
      <w:pPr>
        <w:spacing w:line="680" w:lineRule="exact"/>
        <w:rPr>
          <w:rFonts w:hint="eastAsia"/>
          <w:sz w:val="32"/>
          <w:szCs w:val="32"/>
        </w:rPr>
      </w:pPr>
    </w:p>
    <w:p>
      <w:pPr>
        <w:spacing w:line="680" w:lineRule="exact"/>
        <w:rPr>
          <w:rFonts w:hint="eastAsia"/>
          <w:sz w:val="32"/>
          <w:szCs w:val="32"/>
        </w:rPr>
      </w:pPr>
      <w:r>
        <w:rPr>
          <w:szCs w:val="21"/>
        </w:rPr>
        <w:pict>
          <v:shape id="1026" o:spid="_x0000_s1026" o:spt="136" type="#_x0000_t136" style="position:absolute;left:0pt;margin-top:37.1pt;height:46.8pt;width:444.65pt;mso-position-horizontal:center;mso-wrap-distance-bottom:0pt;mso-wrap-distance-left:9pt;mso-wrap-distance-right:9pt;mso-wrap-distance-top:0pt;z-index:1024;mso-width-relative:page;mso-height-relative:page;" fillcolor="#FF0000" filled="t" stroked="f" coordsize="21600,21600">
            <v:path/>
            <v:fill on="t" focussize="0,0"/>
            <v:stroke on="f"/>
            <v:imagedata o:title=""/>
            <o:lock v:ext="edit"/>
            <v:textpath on="t" fitshape="t" fitpath="t" trim="t" xscale="f" string="盈江县人民政府办公室文件" style="font-family:方正小标宋_GBK;font-size:36pt;v-same-letter-heights:t;v-text-align:center;"/>
            <w10:wrap type="square"/>
          </v:shape>
        </w:pict>
      </w:r>
    </w:p>
    <w:p>
      <w:pPr>
        <w:spacing w:line="280" w:lineRule="exact"/>
        <w:rPr>
          <w:rFonts w:hint="eastAsia" w:ascii="宋体" w:hAnsi="宋体"/>
          <w:b/>
          <w:color w:val="FF0000"/>
          <w:sz w:val="32"/>
          <w:szCs w:val="32"/>
        </w:rPr>
      </w:pPr>
    </w:p>
    <w:p>
      <w:pPr>
        <w:spacing w:line="280" w:lineRule="exact"/>
        <w:rPr>
          <w:rFonts w:hint="eastAsia" w:ascii="宋体" w:hAnsi="宋体"/>
          <w:b/>
          <w:color w:val="FF0000"/>
          <w:sz w:val="32"/>
          <w:szCs w:val="32"/>
        </w:rPr>
      </w:pPr>
    </w:p>
    <w:p>
      <w:pPr>
        <w:spacing w:line="280" w:lineRule="exact"/>
        <w:rPr>
          <w:rFonts w:hint="eastAsia" w:ascii="宋体" w:hAnsi="宋体"/>
          <w:b/>
          <w:color w:val="FF0000"/>
          <w:sz w:val="32"/>
          <w:szCs w:val="32"/>
        </w:rPr>
      </w:pPr>
    </w:p>
    <w:p>
      <w:pPr>
        <w:spacing w:line="280" w:lineRule="exact"/>
        <w:rPr>
          <w:rFonts w:hint="eastAsia" w:ascii="宋体" w:hAnsi="宋体"/>
          <w:b/>
          <w:color w:val="FF0000"/>
          <w:sz w:val="32"/>
          <w:szCs w:val="32"/>
        </w:rPr>
      </w:pPr>
    </w:p>
    <w:p>
      <w:pPr>
        <w:spacing w:line="400" w:lineRule="exact"/>
        <w:jc w:val="center"/>
        <w:rPr>
          <w:rFonts w:eastAsia="方正仿宋_GBK"/>
          <w:b/>
          <w:color w:val="FF0000"/>
          <w:sz w:val="32"/>
          <w:szCs w:val="32"/>
        </w:rPr>
      </w:pPr>
      <w:r>
        <w:rPr>
          <w:rFonts w:eastAsia="方正仿宋_GBK"/>
          <w:sz w:val="32"/>
          <w:szCs w:val="32"/>
        </w:rPr>
        <w:t>盈政办发〔20</w:t>
      </w:r>
      <w:r>
        <w:rPr>
          <w:rFonts w:hint="eastAsia" w:eastAsia="方正仿宋_GBK"/>
          <w:sz w:val="32"/>
          <w:szCs w:val="32"/>
          <w:lang w:val="en-US" w:eastAsia="zh-CN"/>
        </w:rPr>
        <w:t>21</w:t>
      </w:r>
      <w:r>
        <w:rPr>
          <w:rFonts w:eastAsia="方正仿宋_GBK"/>
          <w:sz w:val="32"/>
          <w:szCs w:val="32"/>
        </w:rPr>
        <w:t>〕</w:t>
      </w:r>
      <w:r>
        <w:rPr>
          <w:rFonts w:hint="eastAsia" w:eastAsia="方正仿宋_GBK"/>
          <w:sz w:val="32"/>
          <w:szCs w:val="32"/>
          <w:lang w:val="en-US" w:eastAsia="zh-CN"/>
        </w:rPr>
        <w:t>117</w:t>
      </w:r>
      <w:r>
        <w:rPr>
          <w:rFonts w:eastAsia="方正仿宋_GBK"/>
          <w:sz w:val="32"/>
          <w:szCs w:val="32"/>
        </w:rPr>
        <w:t>号</w:t>
      </w:r>
    </w:p>
    <w:p>
      <w:pPr>
        <w:spacing w:line="400" w:lineRule="exact"/>
        <w:rPr>
          <w:rFonts w:hint="eastAsia"/>
          <w:b/>
          <w:color w:val="FF0000"/>
          <w:sz w:val="32"/>
          <w:szCs w:val="32"/>
        </w:rPr>
      </w:pPr>
      <w:r>
        <w:rPr>
          <w:rFonts w:hint="eastAsia" w:ascii="宋体" w:hAnsi="宋体"/>
          <w:b/>
          <w:color w:val="FF0000"/>
          <w:spacing w:val="1"/>
          <w:w w:val="98"/>
          <w:kern w:val="0"/>
          <w:sz w:val="32"/>
          <w:szCs w:val="32"/>
          <w:fitText w:val="8851" w:id="1251112448"/>
        </w:rPr>
        <w:t>━━━━━━━━━━━━━━━━━━━━━━━━━━━</w:t>
      </w:r>
      <w:r>
        <w:rPr>
          <w:rFonts w:hint="eastAsia" w:ascii="宋体" w:hAnsi="宋体"/>
          <w:b/>
          <w:color w:val="FF0000"/>
          <w:spacing w:val="8"/>
          <w:w w:val="98"/>
          <w:kern w:val="0"/>
          <w:sz w:val="32"/>
          <w:szCs w:val="32"/>
          <w:fitText w:val="8851" w:id="1251112448"/>
        </w:rPr>
        <w:t>━</w:t>
      </w:r>
    </w:p>
    <w:p>
      <w:pPr>
        <w:spacing w:line="280" w:lineRule="exact"/>
        <w:rPr>
          <w:rFonts w:hint="eastAsia"/>
          <w:b/>
          <w:color w:val="FF0000"/>
          <w:sz w:val="32"/>
          <w:szCs w:val="32"/>
        </w:rPr>
      </w:pPr>
    </w:p>
    <w:p>
      <w:pPr>
        <w:spacing w:line="280" w:lineRule="exact"/>
        <w:rPr>
          <w:rFonts w:hint="eastAsia"/>
          <w:b/>
          <w:color w:val="FF0000"/>
          <w:sz w:val="32"/>
          <w:szCs w:val="32"/>
        </w:rPr>
      </w:pPr>
    </w:p>
    <w:p>
      <w:pPr>
        <w:spacing w:line="280" w:lineRule="exact"/>
        <w:rPr>
          <w:rFonts w:hint="eastAsia"/>
          <w:b/>
          <w:color w:val="FF0000"/>
          <w:sz w:val="32"/>
          <w:szCs w:val="32"/>
        </w:rPr>
      </w:pPr>
    </w:p>
    <w:p>
      <w:pPr>
        <w:keepNext w:val="0"/>
        <w:keepLines w:val="0"/>
        <w:pageBreakBefore w:val="0"/>
        <w:widowControl w:val="0"/>
        <w:tabs>
          <w:tab w:val="left" w:pos="8094"/>
        </w:tabs>
        <w:kinsoku/>
        <w:wordWrap/>
        <w:overflowPunct/>
        <w:topLinePunct w:val="0"/>
        <w:autoSpaceDE/>
        <w:autoSpaceDN/>
        <w:bidi w:val="0"/>
        <w:adjustRightInd/>
        <w:snapToGrid/>
        <w:spacing w:line="560" w:lineRule="exact"/>
        <w:ind w:right="0" w:rightChars="0"/>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盈江县</w:t>
      </w:r>
      <w:r>
        <w:rPr>
          <w:rFonts w:hint="eastAsia" w:ascii="方正小标宋_GBK" w:hAnsi="方正小标宋_GBK" w:eastAsia="方正小标宋_GBK" w:cs="方正小标宋_GBK"/>
          <w:sz w:val="44"/>
          <w:szCs w:val="44"/>
          <w:lang w:val="en-US" w:eastAsia="zh-CN"/>
        </w:rPr>
        <w:t>人民政府办公室</w:t>
      </w:r>
      <w:r>
        <w:rPr>
          <w:rFonts w:hint="eastAsia" w:ascii="方正小标宋_GBK" w:hAnsi="方正小标宋_GBK" w:eastAsia="方正小标宋_GBK" w:cs="方正小标宋_GBK"/>
          <w:sz w:val="44"/>
          <w:szCs w:val="44"/>
        </w:rPr>
        <w:t>关于</w:t>
      </w:r>
    </w:p>
    <w:p>
      <w:pPr>
        <w:keepNext w:val="0"/>
        <w:keepLines w:val="0"/>
        <w:pageBreakBefore w:val="0"/>
        <w:widowControl w:val="0"/>
        <w:tabs>
          <w:tab w:val="left" w:pos="8094"/>
        </w:tabs>
        <w:kinsoku/>
        <w:wordWrap/>
        <w:overflowPunct/>
        <w:topLinePunct w:val="0"/>
        <w:autoSpaceDE/>
        <w:autoSpaceDN/>
        <w:bidi w:val="0"/>
        <w:adjustRightInd/>
        <w:snapToGrid/>
        <w:spacing w:line="560" w:lineRule="exact"/>
        <w:ind w:right="0" w:right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w:t>
      </w:r>
      <w:r>
        <w:rPr>
          <w:rFonts w:hint="eastAsia" w:ascii="方正小标宋_GBK" w:hAnsi="方正小标宋_GBK" w:eastAsia="方正小标宋_GBK" w:cs="方正小标宋_GBK"/>
          <w:sz w:val="44"/>
          <w:szCs w:val="44"/>
        </w:rPr>
        <w:t>盈江县20</w:t>
      </w:r>
      <w:r>
        <w:rPr>
          <w:rFonts w:hint="eastAsia" w:ascii="方正小标宋_GBK" w:hAnsi="方正小标宋_GBK" w:eastAsia="方正小标宋_GBK" w:cs="方正小标宋_GBK"/>
          <w:sz w:val="44"/>
          <w:szCs w:val="44"/>
          <w:lang w:val="en-US" w:eastAsia="zh-CN"/>
        </w:rPr>
        <w:t>21年</w:t>
      </w:r>
      <w:r>
        <w:rPr>
          <w:rFonts w:hint="eastAsia" w:ascii="方正小标宋_GBK" w:hAnsi="方正小标宋_GBK" w:eastAsia="方正小标宋_GBK" w:cs="方正小标宋_GBK"/>
          <w:sz w:val="44"/>
          <w:szCs w:val="44"/>
          <w:lang w:eastAsia="zh-CN"/>
        </w:rPr>
        <w:t>统筹整合使用</w:t>
      </w:r>
    </w:p>
    <w:p>
      <w:pPr>
        <w:keepNext w:val="0"/>
        <w:keepLines w:val="0"/>
        <w:pageBreakBefore w:val="0"/>
        <w:widowControl w:val="0"/>
        <w:tabs>
          <w:tab w:val="left" w:pos="8094"/>
        </w:tabs>
        <w:kinsoku/>
        <w:wordWrap/>
        <w:overflowPunct/>
        <w:topLinePunct w:val="0"/>
        <w:autoSpaceDE/>
        <w:autoSpaceDN/>
        <w:bidi w:val="0"/>
        <w:adjustRightInd/>
        <w:snapToGrid/>
        <w:spacing w:line="560" w:lineRule="exact"/>
        <w:ind w:right="0" w:right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财政涉农资金</w:t>
      </w:r>
      <w:r>
        <w:rPr>
          <w:rFonts w:hint="eastAsia" w:ascii="方正小标宋_GBK" w:hAnsi="方正小标宋_GBK" w:eastAsia="方正小标宋_GBK" w:cs="方正小标宋_GBK"/>
          <w:sz w:val="44"/>
          <w:szCs w:val="44"/>
          <w:lang w:eastAsia="zh-CN"/>
        </w:rPr>
        <w:t>实施方案》的补充</w:t>
      </w:r>
      <w:r>
        <w:rPr>
          <w:rFonts w:hint="eastAsia" w:ascii="方正小标宋_GBK" w:hAnsi="方正小标宋_GBK" w:eastAsia="方正小标宋_GBK" w:cs="方正小标宋_GBK"/>
          <w:sz w:val="44"/>
          <w:szCs w:val="44"/>
        </w:rPr>
        <w:t>通知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有</w:t>
      </w:r>
      <w:r>
        <w:rPr>
          <w:rFonts w:hint="default" w:ascii="Times New Roman" w:hAnsi="Times New Roman" w:eastAsia="方正仿宋_GBK" w:cs="Times New Roman"/>
          <w:sz w:val="32"/>
          <w:szCs w:val="32"/>
          <w:lang w:val="en-US" w:eastAsia="zh-CN"/>
        </w:rPr>
        <w:t>关</w:t>
      </w:r>
      <w:r>
        <w:rPr>
          <w:rFonts w:hint="default" w:ascii="Times New Roman" w:hAnsi="Times New Roman" w:eastAsia="方正仿宋_GBK" w:cs="Times New Roman"/>
          <w:sz w:val="32"/>
          <w:szCs w:val="32"/>
        </w:rPr>
        <w:t>乡镇</w:t>
      </w:r>
      <w:r>
        <w:rPr>
          <w:rFonts w:hint="default" w:ascii="Times New Roman" w:hAnsi="Times New Roman" w:eastAsia="方正仿宋_GBK" w:cs="Times New Roman"/>
          <w:sz w:val="32"/>
          <w:szCs w:val="32"/>
          <w:lang w:val="en-US" w:eastAsia="zh-CN"/>
        </w:rPr>
        <w:t>人民政府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县直</w:t>
      </w:r>
      <w:r>
        <w:rPr>
          <w:rFonts w:hint="default" w:ascii="Times New Roman" w:hAnsi="Times New Roman" w:eastAsia="方正仿宋_GBK" w:cs="Times New Roman"/>
          <w:sz w:val="32"/>
          <w:szCs w:val="32"/>
          <w:lang w:val="en-US" w:eastAsia="zh-CN"/>
        </w:rPr>
        <w:t>有关</w:t>
      </w:r>
      <w:r>
        <w:rPr>
          <w:rFonts w:hint="default" w:ascii="Times New Roman" w:hAnsi="Times New Roman" w:eastAsia="方正仿宋_GBK" w:cs="Times New Roman"/>
          <w:sz w:val="32"/>
          <w:szCs w:val="32"/>
          <w:lang w:eastAsia="zh-CN"/>
        </w:rPr>
        <w:t>单位：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按照统筹整合使用财政涉农资金的相关规定，现将盈江县2021年统筹整合使用财政涉农资金实施方案作如下补充</w:t>
      </w:r>
      <w:r>
        <w:rPr>
          <w:rFonts w:hint="eastAsia" w:ascii="Times New Roman" w:hAnsi="Times New Roman" w:eastAsia="方正仿宋_GBK" w:cs="Times New Roman"/>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年度总规模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（一）总规模情况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补充资金规模是2021年8月31日后上级下达的涉农整合资金100万元，补充后盈江县2021年度统筹整合使用财政涉农资金总规模为16253.2万元。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楷体_GBK" w:hAnsi="方正楷体_GBK" w:eastAsia="方正楷体_GBK" w:cs="方正楷体_GBK"/>
          <w:b/>
          <w:bCs/>
          <w:sz w:val="32"/>
          <w:szCs w:val="32"/>
          <w:lang w:eastAsia="zh-CN"/>
        </w:rPr>
      </w:pPr>
      <w:r>
        <w:rPr>
          <w:rFonts w:hint="eastAsia" w:ascii="方正楷体_GBK" w:hAnsi="方正楷体_GBK" w:eastAsia="方正楷体_GBK" w:cs="方正楷体_GBK"/>
          <w:b w:val="0"/>
          <w:bCs w:val="0"/>
          <w:sz w:val="32"/>
          <w:szCs w:val="32"/>
          <w:lang w:val="en-US" w:eastAsia="zh-CN"/>
        </w:rPr>
        <w:t>（二）</w:t>
      </w:r>
      <w:r>
        <w:rPr>
          <w:rFonts w:hint="eastAsia" w:ascii="方正楷体_GBK" w:hAnsi="方正楷体_GBK" w:eastAsia="方正楷体_GBK" w:cs="方正楷体_GBK"/>
          <w:b w:val="0"/>
          <w:bCs w:val="0"/>
          <w:sz w:val="32"/>
          <w:szCs w:val="32"/>
          <w:lang w:eastAsia="zh-CN"/>
        </w:rPr>
        <w:t>补充方案变动情况及原因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rPr>
        <mc:AlternateContent>
          <mc:Choice Requires="wps">
            <w:drawing>
              <wp:anchor distT="0" distB="0" distL="0" distR="0" simplePos="0" relativeHeight="1024" behindDoc="0" locked="0" layoutInCell="1" allowOverlap="1">
                <wp:simplePos x="0" y="0"/>
                <wp:positionH relativeFrom="column">
                  <wp:posOffset>-2170430</wp:posOffset>
                </wp:positionH>
                <wp:positionV relativeFrom="paragraph">
                  <wp:posOffset>476250</wp:posOffset>
                </wp:positionV>
                <wp:extent cx="15120620" cy="20119340"/>
                <wp:effectExtent l="0" t="0" r="0" b="0"/>
                <wp:wrapNone/>
                <wp:docPr id="1028" name="矩形 3"/>
                <wp:cNvGraphicFramePr/>
                <a:graphic xmlns:a="http://schemas.openxmlformats.org/drawingml/2006/main">
                  <a:graphicData uri="http://schemas.microsoft.com/office/word/2010/wordprocessingShape">
                    <wps:wsp>
                      <wps:cNvSpPr/>
                      <wps:spPr>
                        <a:xfrm rot="240000">
                          <a:off x="0" y="0"/>
                          <a:ext cx="15120621" cy="20119340"/>
                        </a:xfrm>
                        <a:prstGeom prst="rect">
                          <a:avLst/>
                        </a:prstGeom>
                        <a:ln w="9525" cap="flat" cmpd="sng">
                          <a:solidFill>
                            <a:srgbClr val="FFFFFF">
                              <a:alpha val="0"/>
                            </a:srgbClr>
                          </a:solidFill>
                          <a:prstDash val="solid"/>
                          <a:miter/>
                          <a:headEnd type="none" w="med" len="med"/>
                          <a:tailEnd type="none" w="med" len="med"/>
                        </a:ln>
                      </wps:spPr>
                      <wps:txbx>
                        <w:txbxContent>
                          <w:p>
                            <w:pPr>
                              <w:jc w:val="center"/>
                            </w:pPr>
                          </w:p>
                        </w:txbxContent>
                      </wps:txbx>
                      <wps:bodyPr/>
                    </wps:wsp>
                  </a:graphicData>
                </a:graphic>
              </wp:anchor>
            </w:drawing>
          </mc:Choice>
          <mc:Fallback>
            <w:pict>
              <v:rect id="矩形 3" o:spid="_x0000_s1026" o:spt="1" style="position:absolute;left:0pt;margin-left:-170.9pt;margin-top:37.5pt;height:1584.2pt;width:1190.6pt;rotation:262144f;z-index:1024;mso-width-relative:page;mso-height-relative:page;" filled="f" stroked="t" coordsize="21600,21600" o:gfxdata="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32/SN4AAAANAQAADwAAAAAAAAABACAAAAAiAAAAZHJzL2Rvd25yZXYueG1sUEsBAhQAFAAA&#10;AAgAh07iQPUIZEPpAQAAywMAAA4AAAAAAAAAAQAgAAAALQEAAGRycy9lMm9Eb2MueG1sUEsFBgAA&#10;AAAGAAYAWQEAAIgFAAAAAA==&#10;">
                <v:fill on="f" focussize="0,0"/>
                <v:stroke color="#FFFFFF" opacity="0f" joinstyle="miter"/>
                <v:imagedata o:title=""/>
                <o:lock v:ext="edit" aspectratio="f"/>
                <v:textbox>
                  <w:txbxContent>
                    <w:p>
                      <w:pPr>
                        <w:jc w:val="center"/>
                      </w:pPr>
                    </w:p>
                  </w:txbxContent>
                </v:textbox>
              </v:rect>
            </w:pict>
          </mc:Fallback>
        </mc:AlternateContent>
      </w:r>
      <w:r>
        <w:rPr>
          <w:rFonts w:hint="default" w:ascii="Times New Roman" w:hAnsi="Times New Roman" w:eastAsia="方正仿宋_GBK" w:cs="Times New Roman"/>
          <w:sz w:val="32"/>
          <w:szCs w:val="32"/>
          <w:lang w:val="en-US" w:eastAsia="zh-CN"/>
        </w:rPr>
        <w:t xml:space="preserve">1.增加项目情况。为进一步提高支那乡芦山村芦山村民小组草果、核桃、茶叶、山羊等种养殖产业发展动力，促进脱贫监测户、收入边缘易致贫户等低收入群体的产业发展，实现产业增收，巩固脱贫成果防止返贫，增加项目1个，支那乡芦山村芦山村民小组茅草坡产业道路建设项目，资金100万元。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val="0"/>
          <w:bCs w:val="0"/>
          <w:sz w:val="32"/>
          <w:szCs w:val="32"/>
          <w:lang w:val="en-US" w:eastAsia="zh-CN"/>
        </w:rPr>
        <w:t>2.减少项目情况。</w:t>
      </w:r>
      <w:r>
        <w:rPr>
          <w:rFonts w:hint="default" w:ascii="Times New Roman" w:hAnsi="Times New Roman" w:eastAsia="方正仿宋_GBK" w:cs="Times New Roman"/>
          <w:sz w:val="32"/>
        </w:rPr>
        <mc:AlternateContent>
          <mc:Choice Requires="wps">
            <w:drawing>
              <wp:anchor distT="0" distB="0" distL="0" distR="0" simplePos="0" relativeHeight="60416" behindDoc="0" locked="0" layoutInCell="1" allowOverlap="1">
                <wp:simplePos x="0" y="0"/>
                <wp:positionH relativeFrom="column">
                  <wp:posOffset>-3752215</wp:posOffset>
                </wp:positionH>
                <wp:positionV relativeFrom="paragraph">
                  <wp:posOffset>280035</wp:posOffset>
                </wp:positionV>
                <wp:extent cx="15120620" cy="21398230"/>
                <wp:effectExtent l="0" t="0" r="0" b="0"/>
                <wp:wrapNone/>
                <wp:docPr id="1029" name="KG_Shd_2"/>
                <wp:cNvGraphicFramePr/>
                <a:graphic xmlns:a="http://schemas.openxmlformats.org/drawingml/2006/main">
                  <a:graphicData uri="http://schemas.microsoft.com/office/word/2010/wordprocessingShape">
                    <wps:wsp>
                      <wps:cNvSpPr/>
                      <wps:spPr>
                        <a:xfrm>
                          <a:off x="0" y="0"/>
                          <a:ext cx="15120621" cy="21398230"/>
                        </a:xfrm>
                        <a:prstGeom prst="rect">
                          <a:avLst/>
                        </a:prstGeom>
                        <a:ln w="9525" cap="flat" cmpd="sng">
                          <a:solidFill>
                            <a:srgbClr val="FFFFFF">
                              <a:alpha val="0"/>
                            </a:srgbClr>
                          </a:solidFill>
                          <a:prstDash val="solid"/>
                          <a:miter/>
                          <a:headEnd type="none" w="med" len="med"/>
                          <a:tailEnd type="none" w="med" len="med"/>
                        </a:ln>
                      </wps:spPr>
                      <wps:bodyPr/>
                    </wps:wsp>
                  </a:graphicData>
                </a:graphic>
              </wp:anchor>
            </w:drawing>
          </mc:Choice>
          <mc:Fallback>
            <w:pict>
              <v:rect id="KG_Shd_2" o:spid="_x0000_s1026" o:spt="1" style="position:absolute;left:0pt;margin-left:-295.45pt;margin-top:22.05pt;height:1684.9pt;width:1190.6pt;z-index:60416;mso-width-relative:page;mso-height-relative:page;" filled="f" stroked="t" coordsize="21600,21600" o:gfxdata="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MiwcbtsAAAANAQAADwAA&#10;AAAAAAABACAAAAAiAAAAZHJzL2Rvd25yZXYueG1sUEsBAhQAFAAAAAgAh07iQL+HBszaAQAAvgMA&#10;AA4AAAAAAAAAAQAgAAAAKgEAAGRycy9lMm9Eb2MueG1sUEsFBgAAAAAGAAYAWQEAAHYFAAAAAA==&#10;">
                <v:fill on="f" focussize="0,0"/>
                <v:stroke color="#FFFFFF" opacity="0f" joinstyle="miter"/>
                <v:imagedata o:title=""/>
                <o:lock v:ext="edit" aspectratio="f"/>
              </v:rect>
            </w:pict>
          </mc:Fallback>
        </mc:AlternateContent>
      </w:r>
      <w:r>
        <w:rPr>
          <w:rFonts w:hint="default" w:ascii="Times New Roman" w:hAnsi="Times New Roman" w:eastAsia="方正仿宋_GBK" w:cs="Times New Roman"/>
          <w:sz w:val="32"/>
          <w:szCs w:val="32"/>
          <w:lang w:val="en-US" w:eastAsia="zh-CN"/>
        </w:rPr>
        <w:t>减少项目3个，涉及资金525.54万元，</w:t>
      </w:r>
      <w:r>
        <w:rPr>
          <w:rFonts w:hint="default" w:ascii="Times New Roman" w:hAnsi="Times New Roman" w:eastAsia="方正仿宋_GBK" w:cs="Times New Roman"/>
          <w:sz w:val="32"/>
        </w:rPr>
        <mc:AlternateContent>
          <mc:Choice Requires="wps">
            <w:drawing>
              <wp:anchor distT="0" distB="0" distL="0" distR="0" simplePos="0" relativeHeight="1024" behindDoc="0" locked="0" layoutInCell="1" allowOverlap="1">
                <wp:simplePos x="0" y="0"/>
                <wp:positionH relativeFrom="column">
                  <wp:posOffset>-3599180</wp:posOffset>
                </wp:positionH>
                <wp:positionV relativeFrom="paragraph">
                  <wp:posOffset>432435</wp:posOffset>
                </wp:positionV>
                <wp:extent cx="15120620" cy="21398230"/>
                <wp:effectExtent l="0" t="0" r="0" b="0"/>
                <wp:wrapNone/>
                <wp:docPr id="1030" name="矩形 5"/>
                <wp:cNvGraphicFramePr/>
                <a:graphic xmlns:a="http://schemas.openxmlformats.org/drawingml/2006/main">
                  <a:graphicData uri="http://schemas.microsoft.com/office/word/2010/wordprocessingShape">
                    <wps:wsp>
                      <wps:cNvSpPr/>
                      <wps:spPr>
                        <a:xfrm>
                          <a:off x="0" y="0"/>
                          <a:ext cx="15120621" cy="21398230"/>
                        </a:xfrm>
                        <a:prstGeom prst="rect">
                          <a:avLst/>
                        </a:prstGeom>
                        <a:ln w="9525" cap="flat" cmpd="sng">
                          <a:solidFill>
                            <a:srgbClr val="FFFFFF">
                              <a:alpha val="0"/>
                            </a:srgbClr>
                          </a:solidFill>
                          <a:prstDash val="solid"/>
                          <a:miter/>
                          <a:headEnd type="none" w="med" len="med"/>
                          <a:tailEnd type="none" w="med" len="med"/>
                        </a:ln>
                      </wps:spPr>
                      <wps:txbx>
                        <w:txbxContent>
                          <w:p>
                            <w:pPr>
                              <w:jc w:val="center"/>
                            </w:pPr>
                          </w:p>
                        </w:txbxContent>
                      </wps:txbx>
                      <wps:bodyPr/>
                    </wps:wsp>
                  </a:graphicData>
                </a:graphic>
              </wp:anchor>
            </w:drawing>
          </mc:Choice>
          <mc:Fallback>
            <w:pict>
              <v:rect id="矩形 5" o:spid="_x0000_s1026" o:spt="1" style="position:absolute;left:0pt;margin-left:-283.4pt;margin-top:34.05pt;height:1684.9pt;width:1190.6pt;z-index:1024;mso-width-relative:page;mso-height-relative:page;" filled="f" stroked="t" coordsize="21600,21600" o:gfxdata="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4gfPDd&#10;AAAADQEAAA8AAAAAAAAAAQAgAAAAIgAAAGRycy9kb3ducmV2LnhtbFBLAQIUABQAAAAIAIdO4kD4&#10;Tk4h4gEAAL4DAAAOAAAAAAAAAAEAIAAAACwBAABkcnMvZTJvRG9jLnhtbFBLBQYAAAAABgAGAFkB&#10;AACABQAAAAA=&#10;">
                <v:fill on="f" focussize="0,0"/>
                <v:stroke color="#FFFFFF" opacity="0f" joinstyle="miter"/>
                <v:imagedata o:title=""/>
                <o:lock v:ext="edit" aspectratio="f"/>
                <v:textbox>
                  <w:txbxContent>
                    <w:p>
                      <w:pPr>
                        <w:jc w:val="center"/>
                      </w:pPr>
                    </w:p>
                  </w:txbxContent>
                </v:textbox>
              </v:rect>
            </w:pict>
          </mc:Fallback>
        </mc:AlternateContent>
      </w:r>
      <w:r>
        <w:rPr>
          <w:rFonts w:hint="default" w:ascii="Times New Roman" w:hAnsi="Times New Roman" w:eastAsia="方正仿宋_GBK" w:cs="Times New Roman"/>
          <w:sz w:val="32"/>
          <w:szCs w:val="32"/>
          <w:lang w:val="en-US" w:eastAsia="zh-CN"/>
        </w:rPr>
        <w:t>减少项目明细如下：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rPr>
        <mc:AlternateContent>
          <mc:Choice Requires="wps">
            <w:drawing>
              <wp:anchor distT="0" distB="0" distL="0" distR="0" simplePos="0" relativeHeight="59392" behindDoc="0" locked="0" layoutInCell="1" allowOverlap="1">
                <wp:simplePos x="0" y="0"/>
                <wp:positionH relativeFrom="column">
                  <wp:posOffset>125095</wp:posOffset>
                </wp:positionH>
                <wp:positionV relativeFrom="paragraph">
                  <wp:posOffset>606425</wp:posOffset>
                </wp:positionV>
                <wp:extent cx="15120620" cy="20119340"/>
                <wp:effectExtent l="0" t="0" r="0" b="0"/>
                <wp:wrapNone/>
                <wp:docPr id="1027" name="KG_Shd_3"/>
                <wp:cNvGraphicFramePr/>
                <a:graphic xmlns:a="http://schemas.openxmlformats.org/drawingml/2006/main">
                  <a:graphicData uri="http://schemas.microsoft.com/office/word/2010/wordprocessingShape">
                    <wps:wsp>
                      <wps:cNvSpPr/>
                      <wps:spPr>
                        <a:xfrm rot="240000">
                          <a:off x="0" y="0"/>
                          <a:ext cx="15120621" cy="20119340"/>
                        </a:xfrm>
                        <a:prstGeom prst="rect">
                          <a:avLst/>
                        </a:prstGeom>
                        <a:ln w="9525" cap="flat" cmpd="sng">
                          <a:solidFill>
                            <a:srgbClr val="FFFFFF">
                              <a:alpha val="0"/>
                            </a:srgbClr>
                          </a:solidFill>
                          <a:prstDash val="solid"/>
                          <a:miter/>
                          <a:headEnd type="none" w="med" len="med"/>
                          <a:tailEnd type="none" w="med" len="med"/>
                        </a:ln>
                      </wps:spPr>
                      <wps:bodyPr/>
                    </wps:wsp>
                  </a:graphicData>
                </a:graphic>
              </wp:anchor>
            </w:drawing>
          </mc:Choice>
          <mc:Fallback>
            <w:pict>
              <v:rect id="KG_Shd_3" o:spid="_x0000_s1026" o:spt="1" style="position:absolute;left:0pt;margin-left:9.85pt;margin-top:47.75pt;height:1584.2pt;width:1190.6pt;rotation:262144f;z-index:59392;mso-width-relative:page;mso-height-relative:page;" filled="f" stroked="t" coordsize="21600,21600" o:gfxdata="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VLD/p2gAA&#10;AAsBAAAPAAAAAAAAAAEAIAAAACIAAABkcnMvZG93bnJldi54bWxQSwECFAAUAAAACACHTuJA3Rge&#10;aOMBAADLAwAADgAAAAAAAAABACAAAAApAQAAZHJzL2Uyb0RvYy54bWxQSwUGAAAAAAYABgBZAQAA&#10;fgUAAAAA&#10;">
                <v:fill on="f" focussize="0,0"/>
                <v:stroke color="#FFFFFF" opacity="0f" joinstyle="miter"/>
                <v:imagedata o:title=""/>
                <o:lock v:ext="edit" aspectratio="f"/>
              </v:rect>
            </w:pict>
          </mc:Fallback>
        </mc:AlternateContent>
      </w:r>
      <w:r>
        <w:rPr>
          <w:rFonts w:hint="default" w:ascii="Times New Roman" w:hAnsi="Times New Roman" w:eastAsia="方正仿宋_GBK" w:cs="Times New Roman"/>
          <w:sz w:val="32"/>
          <w:szCs w:val="32"/>
          <w:lang w:val="en-US" w:eastAsia="zh-CN"/>
        </w:rPr>
        <w:t>（1）扶贫小额信贷贴息196.54万元。计划安排1000万元扶贫小额信贷贴息，已安排803.46万元， 支付了三个季度的贴息资金，结存的220.58 万元可满足第四季度的贴息。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昔马镇团结村蚌林村民小组道路硬化及附属工程132万元。计划用8月31日后收到的上级资金安排，但是，8月31日后盈江县收到的上级资金100万元，安排用于支那乡芦山村芦山村民小组茅草坡产业道路建设项目，该项目待2022年优先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盏西镇姐坎村芒佈村内道路项目197万元。项目计划总规模265万元，已安排68万元，未安排的197万元，计划用8月31日后收到的上级资金安排，但是，8月31日后盈江县收到的上级资金100万元，安排用于支那乡芦山村芦山村民小组茅草坡产业道路建设项目，未安排的197万元待2022年优先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3.项目调整情况。调整项目2个，涉及资金9.5万元，调整项目明细如下: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）铜壁关三合村嘎独一组综合用电设施建设项目</w:t>
      </w:r>
      <w:r>
        <w:rPr>
          <w:rFonts w:hint="default" w:ascii="Times New Roman" w:hAnsi="Times New Roman" w:eastAsia="方正仿宋_GBK" w:cs="Times New Roman"/>
          <w:sz w:val="32"/>
          <w:szCs w:val="32"/>
          <w:lang w:val="en-US" w:eastAsia="zh-CN"/>
        </w:rPr>
        <w:t>10万元，完工决算时实际支出9.9万元，结余资金0.1万元，调整用于扶贫小额信贷贴息。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）卡场草坝村集体经济澳洲坚果基地建设项目</w:t>
      </w:r>
      <w:r>
        <w:rPr>
          <w:rFonts w:hint="default" w:ascii="Times New Roman" w:hAnsi="Times New Roman" w:eastAsia="方正仿宋_GBK" w:cs="Times New Roman"/>
          <w:sz w:val="32"/>
          <w:szCs w:val="32"/>
          <w:lang w:val="en-US" w:eastAsia="zh-CN"/>
        </w:rPr>
        <w:t>9.4万元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项目建设内容是草坝村澳洲坚果基地安装滴管设施166.7亩，因盈江县民宗局已安排基地内水网管建设，为避免项目重复建设，变更为黑河村草果引水灌溉项目。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lang w:eastAsia="zh-CN"/>
        </w:rPr>
        <w:t>二、《中共云南省委农村工作领导小组关于反馈2021年脱贫县统筹整合使用财政涉农资金调整方案审核意见的通知》（云农领发〔2021〕3号）反馈意见</w:t>
      </w:r>
      <w:r>
        <w:rPr>
          <w:rFonts w:hint="eastAsia" w:ascii="方正黑体_GBK" w:hAnsi="方正黑体_GBK" w:eastAsia="方正黑体_GBK" w:cs="方正黑体_GBK"/>
          <w:sz w:val="32"/>
          <w:szCs w:val="32"/>
          <w:lang w:val="en-US" w:eastAsia="zh-CN"/>
        </w:rPr>
        <w:t>的</w:t>
      </w:r>
      <w:r>
        <w:rPr>
          <w:rFonts w:hint="eastAsia" w:ascii="方正黑体_GBK" w:hAnsi="方正黑体_GBK" w:eastAsia="方正黑体_GBK" w:cs="方正黑体_GBK"/>
          <w:sz w:val="32"/>
          <w:szCs w:val="32"/>
          <w:lang w:eastAsia="zh-CN"/>
        </w:rPr>
        <w:t>整改情况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w:t>
      </w:r>
      <w:r>
        <w:rPr>
          <w:rFonts w:hint="eastAsia" w:ascii="方正楷体_GBK" w:hAnsi="方正楷体_GBK" w:eastAsia="方正楷体_GBK" w:cs="方正楷体_GBK"/>
          <w:sz w:val="32"/>
          <w:szCs w:val="32"/>
          <w:lang w:val="en-US" w:eastAsia="zh-CN"/>
        </w:rPr>
        <w:t>一</w:t>
      </w:r>
      <w:r>
        <w:rPr>
          <w:rFonts w:hint="eastAsia" w:ascii="方正楷体_GBK" w:hAnsi="方正楷体_GBK" w:eastAsia="方正楷体_GBK" w:cs="方正楷体_GBK"/>
          <w:sz w:val="32"/>
          <w:szCs w:val="32"/>
          <w:lang w:eastAsia="zh-CN"/>
        </w:rPr>
        <w:t>）卡场草坝村集体经济澳洲坚果基地建设项目</w:t>
      </w:r>
      <w:r>
        <w:rPr>
          <w:rFonts w:hint="eastAsia" w:ascii="方正楷体_GBK" w:hAnsi="方正楷体_GBK" w:eastAsia="方正楷体_GBK" w:cs="方正楷体_GBK"/>
          <w:sz w:val="32"/>
          <w:szCs w:val="32"/>
          <w:lang w:val="en-US" w:eastAsia="zh-CN"/>
        </w:rPr>
        <w:t>建设内容未量化的</w:t>
      </w:r>
      <w:r>
        <w:rPr>
          <w:rFonts w:hint="eastAsia" w:ascii="方正楷体_GBK" w:hAnsi="方正楷体_GBK" w:eastAsia="方正楷体_GBK" w:cs="方正楷体_GBK"/>
          <w:sz w:val="32"/>
          <w:szCs w:val="32"/>
          <w:lang w:eastAsia="zh-CN"/>
        </w:rPr>
        <w:t>整改情况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项目建设内容是草坝村澳洲坚果基地安装滴管设施166.7亩，因盈江县民宗局已安排基地内水网管建设，为避免项目重复建设，变更为黑河村草果引水灌溉项目。</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方正楷体_GBK" w:hAnsi="方正楷体_GBK" w:eastAsia="方正楷体_GBK" w:cs="方正楷体_GBK"/>
          <w:sz w:val="32"/>
          <w:szCs w:val="32"/>
          <w:lang w:eastAsia="zh-CN"/>
        </w:rPr>
        <w:t>铜壁关三合村嘎独一组综合用电设施建设项目</w:t>
      </w:r>
      <w:r>
        <w:rPr>
          <w:rFonts w:hint="eastAsia" w:ascii="方正楷体_GBK" w:hAnsi="方正楷体_GBK" w:eastAsia="方正楷体_GBK" w:cs="方正楷体_GBK"/>
          <w:sz w:val="32"/>
          <w:szCs w:val="32"/>
          <w:lang w:val="en-US" w:eastAsia="zh-CN"/>
        </w:rPr>
        <w:t>建设内容未量化的</w:t>
      </w:r>
      <w:r>
        <w:rPr>
          <w:rFonts w:hint="eastAsia" w:ascii="方正楷体_GBK" w:hAnsi="方正楷体_GBK" w:eastAsia="方正楷体_GBK" w:cs="方正楷体_GBK"/>
          <w:sz w:val="32"/>
          <w:szCs w:val="32"/>
          <w:lang w:eastAsia="zh-CN"/>
        </w:rPr>
        <w:t>整改情况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建设内容已量化为安装变压器1台、安装户外JP柜1组，安装跌落式熔断器1组，组立混泥土电杆6米，敷设低压电缆6米。</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方正楷体_GBK" w:hAnsi="方正楷体_GBK" w:eastAsia="方正楷体_GBK" w:cs="方正楷体_GBK"/>
          <w:sz w:val="32"/>
          <w:szCs w:val="32"/>
          <w:lang w:eastAsia="zh-CN"/>
        </w:rPr>
        <w:t>盈江县2021年“平安农机”创建项目</w:t>
      </w:r>
      <w:r>
        <w:rPr>
          <w:rFonts w:hint="eastAsia" w:ascii="方正楷体_GBK" w:hAnsi="方正楷体_GBK" w:eastAsia="方正楷体_GBK" w:cs="方正楷体_GBK"/>
          <w:sz w:val="32"/>
          <w:szCs w:val="32"/>
          <w:lang w:val="en-US" w:eastAsia="zh-CN"/>
        </w:rPr>
        <w:t>建设内容未量</w:t>
      </w:r>
      <w:r>
        <w:rPr>
          <w:sz w:val="32"/>
        </w:rPr>
        <mc:AlternateContent>
          <mc:Choice Requires="wps">
            <w:drawing>
              <wp:anchor distT="0" distB="0" distL="114300" distR="114300" simplePos="0" relativeHeight="5734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58" name="KGD_619DB243$01$29$00013" descr="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9DB243$01$29$00013" o:spid="_x0000_s1026" o:spt="1" alt="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" style="position:absolute;left:0pt;margin-left:-86.55pt;margin-top:-94.9pt;height:5pt;width:5pt;visibility:hidden;z-index:5734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5632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57" name="KGD_619DB243$01$29$00012" descr="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"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9DB243$01$29$00012" o:spid="_x0000_s1026" o:spt="1" alt="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" style="position:absolute;left:0pt;margin-left:-86.55pt;margin-top:-94.9pt;height:5pt;width:5pt;visibility:hidden;z-index:5632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5529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56" name="KGD_619DB243$01$29$00011" descr="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19DB243$01$29$00011" o:spid="_x0000_s1026" o:spt="1" alt="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" style="position:absolute;left:0pt;margin-left:-86.55pt;margin-top:-94.9pt;height:5pt;width:5pt;visibility:hidden;z-index:5529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5427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55"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FFpZHTyhB81+lQjWg3layGLfOJAQiX6a18PhfMKqthn0qFF4y/6GzlbWZI2kzs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FFpZHTyhB81+lQjWg3layGLfOJAQiX6a18PhfMKqthn0qFF4y/6GzlbWZI2kzsU=" style="position:absolute;left:0pt;margin-left:-86.55pt;margin-top:-94.9pt;height:5pt;width:5pt;visibility:hidden;z-index:5427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5324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54" name="KGD_KG_Seal_150" descr="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94.9pt;height:5pt;width:5pt;visibility:hidden;z-index:5324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GHV/SLYAAAADwEAAA8AAAAAAAAAAQAg&#10;AAAAIgAAAGRycy9kb3ducmV2LnhtbFBLAQIUABQAAAAIAIdO4kDn7spsKwMAAOEQAAAOAAAAAAAA&#10;AAEAIAAAACcBAABkcnMvZTJvRG9jLnhtbFBLBQYAAAAABgAGAFkBAADEBg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5222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53"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522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Bh1f0i2AAAAA8BAAAPAAAAAAAAAAEAIAAAACIAAABkcnMvZG93bnJldi54bWxQSwEC&#10;FAAUAAAACACHTuJAkCrMqBEDAADhEAAADgAAAAAAAAABACAAAAAnAQAAZHJzL2Uyb0RvYy54bWxQ&#10;SwUGAAAAAAYABgBZAQAAqgY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5120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52" name="KGD_KG_Seal_148" descr="rO0qU1FiOPjf6loFOo7LoqztKlNRYjj43+paBTqOy6Ks7SpTUWI4+N/qWgU6jsuirO0qU1FiOPjf6loFOo7LoqztKlNRYjj43+paBTqOy6Ks7SpTUWI4+N/qWgU6jsuirO0qU1FiOPjf6loFOo7LoqztKlNRYjj43+paBTqOy6Ks7SpTUWI4+N/qWgU6jsuirO0qU1FiOPjf6loFOo7LoqztKlNRYjj43+paBTqOy6Ks7W0xnVmA3gcaW5t7j1DeyCjXPUo0dmpWDa2RTC3wjEcV0qEz2b2SM8jBHLfbDHOyHhXtEIbub/tomqQi1YiMjUQ34IemX8hzthKq2vp0yMjPRaTeBHEpaxqgYalsJA7zLvP9f7ByixR20GGUXd9JGP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KlNRYjj43+paBTqOy6Ks7W0xnVmA3gcaW5t7j1DeyCjXPUo0dmpWDa2RTC3wjEcV0qEz2b2SM8jBHLfbDHOyHhXtEIbub/tomqQi1YiMjUQ34IemX8hzthKq2vp0yMjPRaTeBHEpaxqgYalsJA7zLvP9f7ByixR20GGUXd9JGP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512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5017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51" name="KGD_KG_Seal_147" descr="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8KZKLne/mJTQZXCYtdV7a7h9tpneIQBXHRIGOQhJEIYpX36bMwl3tsY89qb/U0eOKV9+mzMJd7bGPPam/1NHjTWjFsI/iw9wmnkZxRZQ3vaoGTkmfkqimYxqe0sPqdCQzqf13Dr4AfeQGNAdpnmQg2L7P3bTFIZ7aZceePGc3F5Ey+eyUscMLXLyOGXWaH3mKV9+mzMJd7bGPPam/1NHjilffpszCXe2xjz2pv9TR41XUxCDPDbGIlTcnermy5Y8htPVqwJviJvCA5sqwYVy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qhgXkDQmVqv/ou63X7IPrU1mCiO5r0KXzzYYFQtHdq/lhTPRUjxIrCIvdJPL8TMv5YUz0VI8SKwiL3STy/EzL+WFM9FSPEisIi90k8vxMy/lhTPRUjxIrCIvdJPL8TMv5YUz0VI8SKwiL3STy/EzL+WFM9FSPEisIi90k8vxMy/lhTPRUjxIrCIvdJPL8TMvzpfyfl4aSm8a+Tco7zMje1avdKypnrAukChac3/8L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ZMa1E8W5EJxs0OZkMdgvFZEoUimYUhIZVnAyk3Qbugl2jcDLC8WRMAAx6pMX6sCSiRoftFt8tGh1JPyMtuhVug2kUHDlmPm0xnlF1y3qphKJGh+0W3y0aHUk/Iy26FW7QdAWs+571m988rJ+c83D/+xA9FmmyyagCbvbd4iNPL87+SD/XaHREyJmNwXstE27IxCDdtSqObIILkRyozZa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8KZKLne/mJTQZXCYtdV7a7h9tpneIQBXHRIGOQhJEIYpX36bMwl3tsY89qb/U0eOKV9+mzMJd7bGPPam/1NHjTWjFsI/iw9wmnkZxRZQ3vaoGTkmfkqimYxqe0sPqdCQzqf13Dr4AfeQGNAdpnmQg2L7P3bTFIZ7aZceePGc3F5Ey+eyUscMLXLyOGXWaH3mKV9+mzMJd7bGPPam/1NHjilffpszCXe2xjz2pv9TR41XUxCDPDbGIlTcnermy5Y8htPVqwJviJvCA5sqwYVy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qhgXkDQmVqv/ou63X7IPrU1mCiO5r0KXzzYYFQtHdq/lhTPRUjxIrCIvdJPL8TMv5YUz0VI8SKwiL3STy/EzL+WFM9FSPEisIi90k8vxMy/lhTPRUjxIrCIvdJPL8TMv5YUz0VI8SKwiL3STy/EzL+WFM9FSPEisIi90k8vxMy/lhTPRUjxIrCIvdJPL8TMvzpfyfl4aSm8a+Tco7zMje1avdKypnrAukChac3/8L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ZMa1E8W5EJxs0OZkMdgvFZEoUimYUhIZVnAyk3Qbugl2jcDLC8WRMAAx6pMX6sCSiRoftFt8tGh1JPyMtuhVug2kUHDlmPm0xnlF1y3qphKJGh+0W3y0aHUk/Iy26FW7QdAWs+571m988rJ+c83D/+xA9FmmyyagCbvbd4iNPL87+SD/XaHREyJmNwXstE27IxCDdtSqObIILkRyozZa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 style="position:absolute;left:0pt;margin-left:-86.55pt;margin-top:-94.9pt;height:5pt;width:5pt;visibility:hidden;z-index:501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4915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50" name="KGD_KG_Seal_146" descr="hK+TIOP6OeJQwG1rKD2XNEihaM81HCpTUWI4+N/qWgU6jsuirO0qU1FiOPjf6loFOo7LoqztKlNRYjj43+paBTqOy6Ks7SpTUWI4+N/qWgU6jsuirO0qU1FiOPjf6loFOo7LoqztKlNRYjj43+paBTqOy6Ks7SpTUWI4+N/qWgU6jsuirO0qU1FiOPjf6loFOo7LoqztKlNRYjj43+paBTqOy6Ks7SpTUWI4+N/qWgU6jsuirO1587Fcz+G+JiD0TJ3CzgMlm3WqBhKUXjSHmoQ4SGJb0iZ5s8EL7BevVidM3nrGbr435xWHFVwfvgw2mENNKLvq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QEuIdYvsJg9uya8vBRZZfgHyfSfoQrKqc5eZ1A5v8uqgXc87EdB3gnzBQAEwn44DVsx6UBAU6gCQAG2Kq3bWqQqU1FiOPjf6loFOo7LoqztKlNRYjj43+paBTqOy6Ks7Xasix2nXQ5hSK8dIGjD4NcqU1FiOPjf6loFOo7LoqztKlNRYjj43+paBTqOy6Ks7SpTUWI4+N/qWgU6jsuirO3jYTPHMR34LUnnxm/3FEtaKlNRYjj43+paBTqOy6Ks7SpTUWI4+N/qWgU6jsuirO2yxUP+DCpRYNTtcg6wgeukFcxCNNetGAT0YGC+JfUdK6y06ugf/Mwf24xW97pyZQJUH2Ptc0IR7SH/XOKortIE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02jCq/h9/QDk0+jD9cgHa/5YUz0VI8SKwiL3STy/EzKhM2nElPbLOow2eyI8WA954Ce8PvecM6e+EaakHVIv3ipTUWI4+N/qWgU6jsuirO1Z024m9SENZynRY6qbMmx0KlNRYjj43+paBTqOy6Ks7SpTUWI4+N/qWgU6jsuirO2rI7BwiXr44EMHqyuGcASvJKs8FC05N6/KLYufbYT17V8EPTNjw0TVH9X6/kBuZv3d4SLv5xMS769xYGoKBP9R5xvLmURtw+E1ye2RmxFYMP5YUz0VI8SKwiL3STy/EzLCj52bJhRi/JaYxYNHbf6z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pUv6j22ogItNnrSuqr8gqes456cJLUh1sIyI6xiUq37M1co7PKoIaP+AQjp9dyPfbfxXB7RRWxFp0o/DOFoZB2MjPc5qQWRFUPDBNxawujKlNRYjj43+paBTqOy6Ks7SpTUWI4+N/qWgU6jsuirO0qU1FiOPjf6loFOo7LoqztKlNRYjj43+paBTqOy6Ks7Tsas0ktaG5ta5xR9axta/2ttXceClsUOcdApKhr2x2SokaH7RbfLRodST8jLboVbkPHRjkl+3lDvPyx9Au+txofgPI8YrYdRpXHi1a+zzUtKlNRYjj43+paBTqOy6Ks7S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hK+TIOP6OeJQwG1rKD2XNEihaM81HCpTUWI4+N/qWgU6jsuirO0qU1FiOPjf6loFOo7LoqztKlNRYjj43+paBTqOy6Ks7SpTUWI4+N/qWgU6jsuirO0qU1FiOPjf6loFOo7LoqztKlNRYjj43+paBTqOy6Ks7SpTUWI4+N/qWgU6jsuirO0qU1FiOPjf6loFOo7LoqztKlNRYjj43+paBTqOy6Ks7SpTUWI4+N/qWgU6jsuirO1587Fcz+G+JiD0TJ3CzgMlm3WqBhKUXjSHmoQ4SGJb0iZ5s8EL7BevVidM3nrGbr435xWHFVwfvgw2mENNKLvq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QEuIdYvsJg9uya8vBRZZfgHyfSfoQrKqc5eZ1A5v8uqgXc87EdB3gnzBQAEwn44DVsx6UBAU6gCQAG2Kq3bWqQqU1FiOPjf6loFOo7LoqztKlNRYjj43+paBTqOy6Ks7Xasix2nXQ5hSK8dIGjD4NcqU1FiOPjf6loFOo7LoqztKlNRYjj43+paBTqOy6Ks7SpTUWI4+N/qWgU6jsuirO3jYTPHMR34LUnnxm/3FEtaKlNRYjj43+paBTqOy6Ks7SpTUWI4+N/qWgU6jsuirO2yxUP+DCpRYNTtcg6wgeukFcxCNNetGAT0YGC+JfUdK6y06ugf/Mwf24xW97pyZQJUH2Ptc0IR7SH/XOKortIE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02jCq/h9/QDk0+jD9cgHa/5YUz0VI8SKwiL3STy/EzKhM2nElPbLOow2eyI8WA954Ce8PvecM6e+EaakHVIv3ipTUWI4+N/qWgU6jsuirO1Z024m9SENZynRY6qbMmx0KlNRYjj43+paBTqOy6Ks7SpTUWI4+N/qWgU6jsuirO2rI7BwiXr44EMHqyuGcASvJKs8FC05N6/KLYufbYT17V8EPTNjw0TVH9X6/kBuZv3d4SLv5xMS769xYGoKBP9R5xvLmURtw+E1ye2RmxFYMP5YUz0VI8SKwiL3STy/EzLCj52bJhRi/JaYxYNHbf6z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pUv6j22ogItNnrSuqr8gqes456cJLUh1sIyI6xiUq37M1co7PKoIaP+AQjp9dyPfbfxXB7RRWxFp0o/DOFoZB2MjPc5qQWRFUPDBNxawujKlNRYjj43+paBTqOy6Ks7SpTUWI4+N/qWgU6jsuirO0qU1FiOPjf6loFOo7LoqztKlNRYjj43+paBTqOy6Ks7Tsas0ktaG5ta5xR9axta/2ttXceClsUOcdApKhr2x2SokaH7RbfLRodST8jLboVbkPHRjkl+3lDvPyx9Au+txofgPI8YrYdRpXHi1a+zzUtKlNRYjj43+paBTqOy6Ks7SpTUWI4+N/qWgU6jsuirO0qU1FiOPjf6loFOo7LoqztKlNRYjj43+paBTqO" style="position:absolute;left:0pt;margin-left:-86.55pt;margin-top:-94.9pt;height:5pt;width:5pt;visibility:hidden;z-index:491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YdX9ItgAAAAPAQAADwAAAAAAAAABACAAAAAiAAAAZHJzL2Rvd25yZXYueG1sUEsBAhQAFAAAAAgA&#10;h07iQLKJrFO1BQAA4RAAAA4AAAAAAAAAAQAgAAAAJwEAAGRycy9lMm9Eb2MueG1sUEsFBgAAAAAG&#10;AAYAWQEAAE4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4812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9" name="KGD_KG_Seal_145" descr="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TZRJMaK20M8hALRmAAjm5yKV9+mzMJd7bGPPam/1NHjNA/E/YUbL2IvJnycHerNvDExTc+51W2kC8/MAKAQtaMqU1FiOPjf6loFOo7LoqztKlNRYjj43+paBTqOy6Ks7SpTUWI4+N/qWgU6jsuirO0qU1FiOPjf6loFOo7LoqztKlNRYjj43+paBTqOy6Ks7SpTUWI4+N/qWgU6jsuirO0qU1FiOPjf6loFOo7LoqztKlNRYjj43+paBTqOy6Ks7SpTUWI4+N/qWgU6jsuirO0qU1FiOPjf6loFOo7LoqztKlNRYjj43+paBTqOy6Ks7SpTUWI4+N/qWgU6jsuirO1xe+F6lY8gHUHXfRPb6+3tilffpszCXe2xjz2pv9TR4/GvI58riXZH8jD0K9V8H/Q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2FmPhllHP9YMm/aP7Vq34i/lhTPRUjxIrCIvdJPL8TMsX4dfPIczrqVQRxainBP/gqU1FiOPjf6loFOo7LoqztKlNRYjj43+paBTqOy6Ks7SpTUWI4+N/qWgU6jsuirO0qU1FiOPjf6loFOo7LoqztKlNRYjj43+paBTqOy6Ks7SpTUWI4+N/qWgU6jsuirO0qU1FiOPjf6loFOo7LoqztKlNRYjj43+paBTqOy6Ks7SpTUWI4+N/qWgU6jsuirO0qU1FiOPjf6loFOo7LoqztKlNRYjj43+paBTqOy6Ks7SpTUWI4+N/qWgU6jsuirO38jZwKGCYAc9dL1A/rCoDrJqCFDxIASAp8IeKWe0Hdto5jhZnlMdtkrv+gYnVsazcgQQ7PMdEhDGHk5i1nFS4V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C95sCrrz18zR2dXUclEugEmg2X8q2af4rfDdkbntTwwj7dAo9KVilec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TZRJMaK20M8hALRmAAjm5yKV9+mzMJd7bGPPam/1NHjNA/E/YUbL2IvJnycHerNvDExTc+51W2kC8/MAKAQtaMqU1FiOPjf6loFOo7LoqztKlNRYjj43+paBTqOy6Ks7SpTUWI4+N/qWgU6jsuirO0qU1FiOPjf6loFOo7LoqztKlNRYjj43+paBTqOy6Ks7SpTUWI4+N/qWgU6jsuirO0qU1FiOPjf6loFOo7LoqztKlNRYjj43+paBTqOy6Ks7SpTUWI4+N/qWgU6jsuirO0qU1FiOPjf6loFOo7LoqztKlNRYjj43+paBTqOy6Ks7SpTUWI4+N/qWgU6jsuirO1xe+F6lY8gHUHXfRPb6+3tilffpszCXe2xjz2pv9TR4/GvI58riXZH8jD0K9V8H/Q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2FmPhllHP9YMm/aP7Vq34i/lhTPRUjxIrCIvdJPL8TMsX4dfPIczrqVQRxainBP/gqU1FiOPjf6loFOo7LoqztKlNRYjj43+paBTqOy6Ks7SpTUWI4+N/qWgU6jsuirO0qU1FiOPjf6loFOo7LoqztKlNRYjj43+paBTqOy6Ks7SpTUWI4+N/qWgU6jsuirO0qU1FiOPjf6loFOo7LoqztKlNRYjj43+paBTqOy6Ks7SpTUWI4+N/qWgU6jsuirO0qU1FiOPjf6loFOo7LoqztKlNRYjj43+paBTqOy6Ks7SpTUWI4+N/qWgU6jsuirO38jZwKGCYAc9dL1A/rCoDrJqCFDxIASAp8IeKWe0Hdto5jhZnlMdtkrv+gYnVsazcgQQ7PMdEhDGHk5i1nFS4V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C95sCrrz18zR2dXUclEugEmg2X8q2af4rfDdkbntTwwj7dAo9KVilecr" style="position:absolute;left:0pt;margin-left:-86.55pt;margin-top:-94.9pt;height:5pt;width:5pt;visibility:hidden;z-index:481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4710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8" name="KGD_KG_Seal_144" descr="vnHBuSBv19E4xGw8EnhoBp+SBwtGhTsBnknA9sG2n2FjgYglNgzVvRhrKlNRYjj43+paBTqOy6Ks7SpTUWI4+N/qWgU6jsuirO0qU1FiOPjf6loFOo7LoqztKlNRYjj43+paBTqOy6Ks7SD5Cs3+KMEy1irRYoc2IqB2yEbpU58hmq2Kuw6PSs6XKFkBUBbLJICeJdki7I0Ka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bzlk9m0xnoGb+Zm569vgK11UR/y+5kNm9fyXbrwgWnKh5Isqdi2H76yxWSPHS80sQTaUbfB5DhmccF8ptQBikKlNRYjj43+paBTqOy6Ks7SpTUWI4+N/qWgU6jsuirO0qU1FiOPjf6loFOo7LoqztxJgaEOHZOWBVA7qYuYx8xgsBJkfaUkdL6t7uM8p2eM389aWxQH5Splyt2ieB5lVqKlNRYjj43+paBTqOy6Ks7SpTUWI4+N/qWgU6jsuirO0qU1FiOPjf6loFOo7LoqztskAg+ek1euWxeIKO9MjM5q+MRpN+ymiHxsQKzaTAYX+bDfaJm6iP1qqPr27d0XJUjlkJnTzqtLrviK7jQkWjWCpTUWI4+N/qWgU6jsuirO0qU1FiOPjf6loFOo7LoqztKlNRYjj43+paBTqOy6Ks7Qmqi8KlMJfQ0QWnMA1F50noZotR066KSfnJICsYNJnW2QxaIHKu4dGK24xAoMBdLC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b9hMGqEkq/oCNkZlQRarsUdDiGyBwYaLAUv0m/KN/4jKlNRYjj43+paBTqOy6Ks7SpTUWI4+N/qWgU6jsuirO0qU1FiOPjf6loFOo7LoqztKlNRYjj43+paBTqOy6Ks7fS8g+OknLCeYjO705mXyqi+P9q5q3gyN2l+ga4nxLPAKlNRYjj43+paBTqOy6Ks7SpTUWI4+N/qWgU6jsuirO0qU1FiOPjf6loFOo7LoqztKlNRYjj43+paBTqOy6Ks7Zs1R7UPf8yNbRQzEeGQdtEqU1FiOPjf6loFOo7LoqztjBtUQk7nA1c5IiPgE0uh7dO5XZsjc7UocXzvkzMHaAYqU1FiOPjf6loFOo7LoqztKlNRYjj43+paBTqOy6Ks7SpTUWI4+N/qWgU6jsuirO0FiV5s/pWQzCnRSkO/FHM2uKfIkg4TvEef1Jy8oAjtH+/mElsiDMV+WDsVH/qxY4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24S+23pbqlc571x0AkS2aGScBBL1XL8tDE1Q5gS9apNXA1fyUFqpv1fSUJDjI8q6oqU1FiOPjf6loFOo7LoqztRM80ETf7pWV4bR4rZvpEIypTUWI4+N/qWgU6jsuirO0qU1FiOPjf6loFOo7LoqztKlNRYjj43+paBTqOy6Ks7SpTUWI4+N/qWgU6jsuirO0qU1FiOPjf6loFOo7LoqztKlNRYjj43+paBTqOy6Ks7SpTUWI4+N/qWgU6jsuirO0qU1FiOPjf6loFOo7LoqztKlNRYjj43+paBTqOy6Ks7SpTUWI4+N/qWgU6jsuirO0qU1FiOPjf6loFOo7LoqztySrVigZZY087pZDDXbDZ5V+43f8z9QX3FgIJrp+YuuNwcrtcggmOq/8DayAAVOCl/lhTPRUjxIrCIvdJPL8TMt4rUAZN1lLQDiPL7Vvgid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vnHBuSBv19E4xGw8EnhoBp+SBwtGhTsBnknA9sG2n2FjgYglNgzVvRhrKlNRYjj43+paBTqOy6Ks7SpTUWI4+N/qWgU6jsuirO0qU1FiOPjf6loFOo7LoqztKlNRYjj43+paBTqOy6Ks7SD5Cs3+KMEy1irRYoc2IqB2yEbpU58hmq2Kuw6PSs6XKFkBUBbLJICeJdki7I0Ka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bzlk9m0xnoGb+Zm569vgK11UR/y+5kNm9fyXbrwgWnKh5Isqdi2H76yxWSPHS80sQTaUbfB5DhmccF8ptQBikKlNRYjj43+paBTqOy6Ks7SpTUWI4+N/qWgU6jsuirO0qU1FiOPjf6loFOo7LoqztxJgaEOHZOWBVA7qYuYx8xgsBJkfaUkdL6t7uM8p2eM389aWxQH5Splyt2ieB5lVqKlNRYjj43+paBTqOy6Ks7SpTUWI4+N/qWgU6jsuirO0qU1FiOPjf6loFOo7LoqztskAg+ek1euWxeIKO9MjM5q+MRpN+ymiHxsQKzaTAYX+bDfaJm6iP1qqPr27d0XJUjlkJnTzqtLrviK7jQkWjWCpTUWI4+N/qWgU6jsuirO0qU1FiOPjf6loFOo7LoqztKlNRYjj43+paBTqOy6Ks7Qmqi8KlMJfQ0QWnMA1F50noZotR066KSfnJICsYNJnW2QxaIHKu4dGK24xAoMBdLC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b9hMGqEkq/oCNkZlQRarsUdDiGyBwYaLAUv0m/KN/4jKlNRYjj43+paBTqOy6Ks7SpTUWI4+N/qWgU6jsuirO0qU1FiOPjf6loFOo7LoqztKlNRYjj43+paBTqOy6Ks7fS8g+OknLCeYjO705mXyqi+P9q5q3gyN2l+ga4nxLPAKlNRYjj43+paBTqOy6Ks7SpTUWI4+N/qWgU6jsuirO0qU1FiOPjf6loFOo7LoqztKlNRYjj43+paBTqOy6Ks7Zs1R7UPf8yNbRQzEeGQdtEqU1FiOPjf6loFOo7LoqztjBtUQk7nA1c5IiPgE0uh7dO5XZsjc7UocXzvkzMHaAYqU1FiOPjf6loFOo7LoqztKlNRYjj43+paBTqOy6Ks7SpTUWI4+N/qWgU6jsuirO0FiV5s/pWQzCnRSkO/FHM2uKfIkg4TvEef1Jy8oAjtH+/mElsiDMV+WDsVH/qxY4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" style="position:absolute;left:0pt;margin-left:-86.55pt;margin-top:-94.9pt;height:5pt;width:5pt;visibility:hidden;z-index:471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4608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7" name="KGD_KG_Seal_143" descr="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2dOLwxpluua/BhgBkQjwMmudYcEXxYeLVkZFPLJbRXQipTUWI4+N/qWgU6jsuirO0qU1FiOPjf6loFOo7LoqztKlNRYjj43+paBTqOy6Ks7e8cO+yydIyMxfY0O82aTgEnd7cIUu7/D6cx1Rkk/o6Wao8VE+KVQe/8uStYQgH+2nqWmdP/iI2pUsT8soanJsUqU1FiOPjf6loFOo7LoqztKlNRYjj43+paBTqOy6Ks7SpTUWI4+N/qWgU6jsuirO0qU1FiOPjf6loFOo7LoqztdeeY9P9y"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2dOLwxpluua/BhgBkQjwMmudYcEXxYeLVkZFPLJbRXQipTUWI4+N/qWgU6jsuirO0qU1FiOPjf6loFOo7LoqztKlNRYjj43+paBTqOy6Ks7e8cO+yydIyMxfY0O82aTgEnd7cIUu7/D6cx1Rkk/o6Wao8VE+KVQe/8uStYQgH+2nqWmdP/iI2pUsT8soanJsUqU1FiOPjf6loFOo7LoqztKlNRYjj43+paBTqOy6Ks7SpTUWI4+N/qWgU6jsuirO0qU1FiOPjf6loFOo7LoqztdeeY9P9y" style="position:absolute;left:0pt;margin-left:-86.55pt;margin-top:-94.9pt;height:5pt;width:5pt;visibility:hidden;z-index:460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4505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6" name="KGD_KG_Seal_142" descr="UWI4+N/qWgU6jsuirO0uhuZ3oaPT+pkAonIxGrfN/HE+YxzF6iFDVc+l2r2ceC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UWI4+N/qWgU6jsuirO0uhuZ3oaPT+pkAonIxGrfN/HE+YxzF6iFDVc+l2r2ceC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 style="position:absolute;left:0pt;margin-left:-86.55pt;margin-top:-94.9pt;height:5pt;width:5pt;visibility:hidden;z-index:450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4403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5" name="KGD_KG_Seal_141" descr="KlNRYjj43+paBTqOy6Ks7ZEb7awkWDJZD/7mYfFPq76s7CuPR4OVMuLRdK0cpzUKcemNKWZyg5+Mrt64bfNFASpTUWI4+N/qWgU6jsuirO0qU1FiOPjf6loFOo7LoqztKlNRYjj43+paBTqOy6Ks7U5FDv8cigWbca5BhjmR3CwexJzA7SobhAHYiir/5Y9MDyGQ9ng4b54oZZSv++Q6g5K3U9GP/hKcmHTQcd2QIh0qU1FiOPjf6loFOo7LoqztKlNRYjj43+paBTqOy6Ks7SpTUWI4+N/qWgU6jsuirO0qU1FiOPjf6loFOo7Loqztp9uytl5VFmXI0YVhC2k4sSpTUWI4+N/qWgU6jsuirO0qU1FiOPjf6loFOo7Loqztoz48w1oQbzlIVsVim6sHyem0tBI3lwdswmVchjUQpVobKDMkIqUVdCtFm7GE+Ay1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c8FaqSttQSS+507Vsy1Xh+NZXTbUOyB583i7E7+2rtdKlNRYjj43+paBTqOy6Ks7SpTUWI4+N/qWgU6jsuirO0qU1FiOPjf6loFOo7LoqztKlNRYjj43+paBTqOy6Ks7SpTUWI4+N/qWgU6jsuirO0qU1FiOPjf6loFOo7LoqztoytR8YQHKRDuAHvj4GEDV5CEO3HcnXcLnLkwRDfmhGUqU1FiOPjf6loFOo7Loqzt9g+Zwo8qPqXnUsVJHanT9ipTUWI4+N/qWgU6jsuirO0qU1FiOPjf6loFOo7LoqztOCqvvVNk5mh3nE8dOFM8Sx5a8el/HchhYxka0uo82Bf99rFKlGbMWxOHldhi6p7i7PyoqPO5hAN5oZFhJOgI172xieeGUfpFhvkDTexh/hU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KlNRYjj43+paBTqOy6Ks7ZEb7awkWDJZD/7mYfFPq76s7CuPR4OVMuLRdK0cpzUKcemNKWZyg5+Mrt64bfNFASpTUWI4+N/qWgU6jsuirO0qU1FiOPjf6loFOo7LoqztKlNRYjj43+paBTqOy6Ks7U5FDv8cigWbca5BhjmR3CwexJzA7SobhAHYiir/5Y9MDyGQ9ng4b54oZZSv++Q6g5K3U9GP/hKcmHTQcd2QIh0qU1FiOPjf6loFOo7LoqztKlNRYjj43+paBTqOy6Ks7SpTUWI4+N/qWgU6jsuirO0qU1FiOPjf6loFOo7Loqztp9uytl5VFmXI0YVhC2k4sSpTUWI4+N/qWgU6jsuirO0qU1FiOPjf6loFOo7Loqztoz48w1oQbzlIVsVim6sHyem0tBI3lwdswmVchjUQpVobKDMkIqUVdCtFm7GE+Ay1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" style="position:absolute;left:0pt;margin-left:-86.55pt;margin-top:-94.9pt;height:5pt;width:5pt;visibility:hidden;z-index:440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4300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4" name="KGD_KG_Seal_140" descr="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" style="position:absolute;left:0pt;margin-left:-86.55pt;margin-top:-94.9pt;height:5pt;width:5pt;visibility:hidden;z-index:430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4198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3" name="KGD_KG_Seal_139" descr="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" style="position:absolute;left:0pt;margin-left:-86.55pt;margin-top:-94.9pt;height:5pt;width:5pt;visibility:hidden;z-index:419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4096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2" name="KGD_KG_Seal_138" descr="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" style="position:absolute;left:0pt;margin-left:-86.55pt;margin-top:-94.9pt;height:5pt;width:5pt;visibility:hidden;z-index:409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993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1" name="KGD_KG_Seal_137" descr="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" style="position:absolute;left:0pt;margin-left:-86.55pt;margin-top:-94.9pt;height:5pt;width:5pt;visibility:hidden;z-index:399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891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0" name="KGD_KG_Seal_136" descr="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" style="position:absolute;left:0pt;margin-left:-86.55pt;margin-top:-94.9pt;height:5pt;width:5pt;visibility:hidden;z-index:389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788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39" name="KGD_KG_Seal_135" descr="OPjf6loFOo7LoqztKlNRYjj43+paBTqOy6Ks7SpTUWI4+N/qWgU6jsuirO18ur75A2a91VulyIscF2cSKlNRYjj43+paBTqOy6Ks7SpTUWI4+N/qWgU6jsuirO0qU1FiOPjf6loFOo7LoqztmQcuqDgDYk3j1AEgik8qjelZ0zZgOy27oncdCWmSM7MqU1FiOPjf6loFOo7LoqztKlNRYjj43+paBTqOy6Ks7SpTUWI4+N/qWgU6jsuirO0qU1FiOPjf6loFOo7LoqztKlNRYjj43+paBTqOy6Ks7SpTUWI4+N/qWgU6jsuirO3K56VLFT2AWx7sLa5mYe/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OPjf6loFOo7LoqztKlNRYjj43+paBTqOy6Ks7SpTUWI4+N/qWgU6jsuirO18ur75A2a91VulyIscF2cSKlNRYjj43+paBTqOy6Ks7SpTUWI4+N/qWgU6jsuirO0qU1FiOPjf6loFOo7LoqztmQcuqDgDYk3j1AEgik8qjelZ0zZgOy27oncdCWmSM7MqU1FiOPjf6loFOo7LoqztKlNRYjj43+paBTqOy6Ks7SpTUWI4+N/qWgU6jsuirO0qU1FiOPjf6loFOo7LoqztKlNRYjj43+paBTqOy6Ks7SpTUWI4+N/qWgU6jsuirO3K56VLFT2AWx7sLa5mYe/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" style="position:absolute;left:0pt;margin-left:-86.55pt;margin-top:-94.9pt;height:5pt;width:5pt;visibility:hidden;z-index:378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686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38" name="KGD_KG_Seal_134" descr="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PN3wMuLvCmBRq7Gjwy6gGkqw2mAqSicQLOztwTas7U9kZbdhUaluP/kTOgaZlvDoqU1FiOPjf6loFOo7LoqztKlNRYjj43+paBTqOy6Ks7SpTUWI4+N/qWgU6jsuirO0qU1FiOPjf6loFOo7LoqztKlNRYjj43+paBTqOy6Ks7SpTUWI4+N/qWgU6jsuirO0BsX+CSVvV6XblQaw78mlfy5ciO1Xz6feFo4qeYS1W+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PN3wMuLvCmBRq7Gjwy6gGkqw2mAqSicQLOztwTas7U9kZbdhUaluP/kTOgaZlvDoqU1FiOPjf6loFOo7LoqztKlNRYjj43+paBTqOy6Ks7SpTUWI4+N/qWgU6jsuirO0qU1FiOPjf6loFOo7LoqztKlNRYjj43+paBTqOy6Ks7SpTUWI4+N/qWgU6jsuirO0BsX+CSVvV6XblQaw78mlfy5ciO1Xz6feFo4qeYS1W+SpTUWI4+N/qWgU6jsuirO0qU1Fi" style="position:absolute;left:0pt;margin-left:-86.55pt;margin-top:-94.9pt;height:5pt;width:5pt;visibility:hidden;z-index:3686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HV/SLYAAAADwEAAA8AAAAAAAAAAQAgAAAAIgAAAGRycy9kb3ducmV2&#10;LnhtbFBLAQIUABQAAAAIAIdO4kBkw3ueGgUAAOEQAAAOAAAAAAAAAAEAIAAAACcBAABkcnMvZTJv&#10;RG9jLnhtbFBLBQYAAAAABgAGAFkBAACzC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584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37" name="KGD_KG_Seal_133"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3lTUfHDol4e/mSm9tGlJkkMn2GewIApAhNAxEWPSnIqU1FiOPjf6loFOo7LoqztKlNRYjj43+paBTqOy6Ks7SpTUWI4+N/qWgU6jsuirO3cN1WDxYPfByN9waJ1nZTxKlNRYjj43+paBTqOy6Ks7SpTUWI4+N/qWgU6jsuirO30vIPjpJywnmIzu9OZl8qouWk5r9jHUklYMUPRaNNZmSpTUWI4+N/qWgU6jsuirO0qU1FiOPjf6loFOo7LoqztKlNRYjj43+paBTqOy6Ks7SpTUWI4+N/qWgU6jsuirO0qU1FiOPjf6loFOo7LoqztKlNRYjj43+paBTqOy6Ks7SpTUWI4+N/qWgU6jsuirO07tJZDoz/v9kFbb6pFRDt4eidsWbH9k+o3miiqqhWo/C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3lTUfHDol4e/mSm9tGlJkkMn2GewIApAhNAxEWPSnIqU1FiOPjf6loFOo7LoqztKlNRYjj43+paBTqOy6Ks7SpTUWI4+N/qWgU6jsuirO3cN1WDxYPfByN9waJ1nZTxKlNRYjj43+paBTqOy6Ks7SpTUWI4+N/qWgU6jsuirO30vIPjpJywnmIzu9OZl8qouWk5r9jHUklYMUPRaNNZmSpTUWI4+N/qWgU6jsuirO0qU1FiOPjf6loFOo7LoqztKlNRYjj43+paBTqOy6Ks7SpTUWI4+N/qWgU6jsuirO0qU1FiOPjf6loFOo7LoqztKlNRYjj43+paBTqOy6Ks7SpTUWI4+N/qWgU6jsuirO07tJZDoz/v9kFbb6pFRDt4eidsWbH9k+o3miiqqhWo/C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3584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481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36" name="KGD_KG_Seal_132" descr="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" style="position:absolute;left:0pt;margin-left:-86.55pt;margin-top:-94.9pt;height:5pt;width:5pt;visibility:hidden;z-index:3481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379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35" name="KGD_KG_Seal_131" descr="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" style="position:absolute;left:0pt;margin-left:-86.55pt;margin-top:-94.9pt;height:5pt;width:5pt;visibility:hidden;z-index:3379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276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34" name="KGD_KG_Seal_130" descr="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" style="position:absolute;left:0pt;margin-left:-86.55pt;margin-top:-94.9pt;height:5pt;width:5pt;visibility:hidden;z-index:3276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174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33" name="KGD_KG_Seal_129" descr="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"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" style="position:absolute;left:0pt;margin-left:-86.55pt;margin-top:-94.9pt;height:5pt;width:5pt;visibility:hidden;z-index:3174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072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32" name="KGD_KG_Seal_128" descr="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" style="position:absolute;left:0pt;margin-left:-86.55pt;margin-top:-94.9pt;height:5pt;width:5pt;visibility:hidden;z-index:3072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969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31" name="KGD_KG_Seal_127" descr="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" style="position:absolute;left:0pt;margin-left:-86.55pt;margin-top:-94.9pt;height:5pt;width:5pt;visibility:hidden;z-index:2969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867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30" name="KGD_KG_Seal_126" descr="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" style="position:absolute;left:0pt;margin-left:-86.55pt;margin-top:-94.9pt;height:5pt;width:5pt;visibility:hidden;z-index:2867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764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29" name="KGD_KG_Seal_125" descr="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764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662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28" name="KGD_KG_Seal_124" descr="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" style="position:absolute;left:0pt;margin-left:-86.55pt;margin-top:-94.9pt;height:5pt;width:5pt;visibility:hidden;z-index:26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60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27" name="KGD_KG_Seal_123" descr="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" style="position:absolute;left:0pt;margin-left:-86.55pt;margin-top:-94.9pt;height:5pt;width:5pt;visibility:hidden;z-index:25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457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26" name="KGD_KG_Seal_122" descr="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" style="position:absolute;left:0pt;margin-left:-86.55pt;margin-top:-94.9pt;height:5pt;width:5pt;visibility:hidden;z-index:24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355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25" name="KGD_KG_Seal_121" descr="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" style="position:absolute;left:0pt;margin-left:-86.55pt;margin-top:-94.9pt;height:5pt;width:5pt;visibility:hidden;z-index:23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252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24" name="KGD_KG_Seal_120" descr="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" style="position:absolute;left:0pt;margin-left:-86.55pt;margin-top:-94.9pt;height:5pt;width:5pt;visibility:hidden;z-index:22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150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23" name="KGD_KG_Seal_119" descr="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" style="position:absolute;left:0pt;margin-left:-86.55pt;margin-top:-94.9pt;height:5pt;width:5pt;visibility:hidden;z-index:21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048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22" name="KGD_KG_Seal_118" descr="zL80L7mq4+SRZLeil20qU1FiOPjf6loFOo7LoqztKlNRYjj43+paBTqOy6Ks7SpTUWI4+N/qWgU6jsuirO0qU1FiOPjf6loFOo7LoqztKlNRYjj43+paBTqOy6Ks7bpa7v9LUo7kHB9gIYvPx4WtpyawhWynQszOn/hSWjSGfIM54GLYt+nyd1goKbneGN0NDoM04cAM8H+go2f/lC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zL80L7mq4+SRZLeil20qU1FiOPjf6loFOo7LoqztKlNRYjj43+paBTqOy6Ks7SpTUWI4+N/qWgU6jsuirO0qU1FiOPjf6loFOo7LoqztKlNRYjj43+paBTqOy6Ks7bpa7v9LUo7kHB9gIYvPx4WtpyawhWynQszOn/hSWjSGfIM54GLYt+nyd1goKbneGN0NDoM04cAM8H+go2f/lC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" style="position:absolute;left:0pt;margin-left:-86.55pt;margin-top:-94.9pt;height:5pt;width:5pt;visibility:hidden;z-index:20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1945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21" name="KGD_KG_Seal_117" descr="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GJ9hwxdys9W/ZjYMnAXxHUCgc9CUTU7Og44BY19LbwfCpSMVfLvq2XB00T4Ausg3hRo7xQYNrQSKgGHl4BOPipTUWI4+N/qWgU6jsuirO0qU1FiOPjf6loFOo7LoqztKlNRYjj43+paBTqOy6Ks7SpTUWI4+N/qWgU6jsuirO0qU1FiOPjf6loFOo7LoqztkZmlYteYuELCQLpTBbw+yAZB3RRs7J2PN6sj97NsZHkqU1FiOPjf6loFOo7LoqztKlNRYjj43+paBTqOy6Ks7SpTUWI4+N/qWgU6jsuirO3cN1WDxYPfByN9waJ1nZTxKlNRYjj43+paBTqOy6Ks7SpTUWI4+N/qWgU6jsuirO0qU1FiOPjf6loFOo7LoqztXdf5C2tI7tgBKXWDBQHR7hEV"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GJ9hwxdys9W/ZjYMnAXxHUCgc9CUTU7Og44BY19LbwfCpSMVfLvq2XB00T4Ausg3hRo7xQYNrQSKgGHl4BOPipTUWI4+N/qWgU6jsuirO0qU1FiOPjf6loFOo7LoqztKlNRYjj43+paBTqOy6Ks7SpTUWI4+N/qWgU6jsuirO0qU1FiOPjf6loFOo7LoqztkZmlYteYuELCQLpTBbw+yAZB3RRs7J2PN6sj97NsZHkqU1FiOPjf6loFOo7LoqztKlNRYjj43+paBTqOy6Ks7SpTUWI4+N/qWgU6jsuirO3cN1WDxYPfByN9waJ1nZTxKlNRYjj43+paBTqOy6Ks7SpTUWI4+N/qWgU6jsuirO0qU1FiOPjf6loFOo7LoqztXdf5C2tI7tgBKXWDBQHR7hEV" style="position:absolute;left:0pt;margin-left:-86.55pt;margin-top:-94.9pt;height:5pt;width:5pt;visibility:hidden;z-index:19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1843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20" name="KGD_KG_Seal_116" descr="ffcYLhopUOuFboDv+62OwUP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ffcYLhopUOuFboDv+62OwUP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" style="position:absolute;left:0pt;margin-left:-86.55pt;margin-top:-94.9pt;height:5pt;width:5pt;visibility:hidden;z-index:18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1740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19" name="KGD_KG_Seal_115" descr="y6Ks7SpTUWI4+N/qWgU6jsuirO0qU1FiOPjf6loFOo7LoqztKlNRYjj43+paBTqOy6Ks7bUTv2VqZpczDvWGNhFFtoAqU1FiOPjf6loFOo7LoqztKlNRYjj43+paBTqOy6Ks7SpTUWI4+N/qWgU6jsuirO0qU1FiOPjf6loFOo7LoqztMChUczfQiAr0scKeVjIRTMHeAcaSkG6w7XXf3CEKob8qU1FiOPjf6loFOo7LoqztKlNRYjj43+paBTqOy6Ks7Yw3CitwyM4c1fJ6AIZjnv1gfWZfH8vOaZ0LVs8Z6D9T0hcWvBxdYRupxZfmXITn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y6Ks7SpTUWI4+N/qWgU6jsuirO0qU1FiOPjf6loFOo7LoqztKlNRYjj43+paBTqOy6Ks7bUTv2VqZpczDvWGNhFFtoAqU1FiOPjf6loFOo7LoqztKlNRYjj43+paBTqOy6Ks7SpTUWI4+N/qWgU6jsuirO0qU1FiOPjf6loFOo7LoqztMChUczfQiAr0scKeVjIRTMHeAcaSkG6w7XXf3CEKob8qU1FiOPjf6loFOo7LoqztKlNRYjj43+paBTqOy6Ks7Yw3CitwyM4c1fJ6AIZjnv1gfWZfH8vOaZ0LVs8Z6D9T0hcWvBxdYRupxZfmXITn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" style="position:absolute;left:0pt;margin-left:-86.55pt;margin-top:-94.9pt;height:5pt;width:5pt;visibility:hidden;z-index:17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1638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18" name="KGD_KG_Seal_114" descr="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Y0Cyzzuv3ggwvVLxJzdH3pm46uDwF9S9oD/Nsg2sAV+ShnMXjyLMQMla1O5FZ7RwqU1FiOPjf6loFOo7LoqztKlNRYjj43+paBTqOy6Ks7W3wrhABR4WRAs3CsgVu43DOsJO2SOnATM9TMg3OvODI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Y0Cyzzuv3ggwvVLxJzdH3pm46uDwF9S9oD/Nsg2sAV+ShnMXjyLMQMla1O5FZ7RwqU1FiOPjf6loFOo7LoqztKlNRYjj43+paBTqOy6Ks7W3wrhABR4WRAs3CsgVu43DOsJO2SOnATM9TMg3OvODIKlNRYjj43+paBTqO" style="position:absolute;left:0pt;margin-left:-86.55pt;margin-top:-94.9pt;height:5pt;width:5pt;visibility:hidden;z-index:16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1536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17" name="KGD_KG_Seal_113" descr="WgU6jsuirO0qU1FiOPjf6loFOo7Loqzt7fuVKRJc/zd6Y3QFmXS/ax98nKh8ZAAuc69WeyGVXNgqU1FiOPjf6loFOo7Loqztp1UP8okHm8UetymFnsyCf4yWIukjuxQFG/r1ESIT8O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VMzkSIZng8cruJLo2GouIa9NebZ4IshnR89ZnpvBf3KlNRYjj43+paBTqOy6Ks7SpTUWI4+N/qWgU6jsuirO1vKVtj7VcU3ARnyugWW7TqQ5zmBekmTz8QGw599PH8NSpTUWI4+N/qWgU6jsuirO0qU1FiOPjf6loFOo7LoqztKlNRYjj43+paBTqOy6Ks7SpTUWI4+N/qWgU6jsuirO0qU1FiOPjf6loFOo7LoqzttRO/ZWpmlzMO9YY2EUW2gCpTUWI4+N/qWgU6jsuirO0qU1FiOPjf6loFOo7LoqztKlNRYjj43+paBTqOy6Ks7SpTUWI4+N/qWgU6jsuirO0qU1FiOPjf6loFOo7LoqztWy8iKlxvsV/qnHr+a0b4BzRCp5QbDa+wanXQcjS0wlUqU1FiOPjf6loFOo7LoqztKlNRYjj43+paBTqOy6Ks7dzEe/LBUt0CkyqpJ9qAKS69NjY/Tvv81SZDxD5Jm8Q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eqHBjVWcc83Ba3ZsrRPPuW2Dr3jbmFgHso6LHOWv2ipTUWI4+N/qWgU6jsuirO1LJ9xjNsUU53lF9FgPWbZkHOj8BNfO65IrWiq2cZ1GCxJQpXWSOgo1IQKLj3C4k+8qU1FiOPjf6loFOo7LoqztKlNRYjj43+paBTqOy6Ks7SpTUWI4+N/qWgU6jsuirO0qU1FiOPjf6loFOo7LoqztKlNRYjj43+paBTqOy6Ks7dw3VYPFg98HI33BonWdlPEqU1FiOPjf6loFOo7LoqztKlNRYjj43+paBTqOy6Ks7SpTUWI4+N/qWgU6jsuirO0qU1FiOPjf6loFOo7LoqztKlNRYjj43+paBTqOy6Ks7Y2KY6lGbe9WAlCWrJC/hAUpHeN3WJr7Tji6Odot1cY7KlNRYjj43+paBTqOy6Ks7R3PZyo58GG+0dN3GpI5T6AO0mpVsyUtlN0YifRMiLOjUYf5dXyFIV3GUoKieIl7o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0qU1FiOPjf6loFOo7Loqzt7fuVKRJc/zd6Y3QFmXS/ax98nKh8ZAAuc69WeyGVXNgqU1FiOPjf6loFOo7Loqztp1UP8okHm8UetymFnsyCf4yWIukjuxQFG/r1ESIT8O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VMzkSIZng8cruJLo2GouIa9NebZ4IshnR89ZnpvBf3KlNRYjj43+paBTqOy6Ks7SpTUWI4+N/qWgU6jsuirO1vKVtj7VcU3ARnyugWW7TqQ5zmBekmTz8QGw599PH8NSpTUWI4+N/qWgU6jsuirO0qU1FiOPjf6loFOo7LoqztKlNRYjj43+paBTqOy6Ks7SpTUWI4+N/qWgU6jsuirO0qU1FiOPjf6loFOo7LoqzttRO/ZWpmlzMO9YY2EUW2gCpTUWI4+N/qWgU6jsuirO0qU1FiOPjf6loFOo7LoqztKlNRYjj43+paBTqOy6Ks7SpTUWI4+N/qWgU6jsuirO0qU1FiOPjf6loFOo7LoqztWy8iKlxvsV/qnHr+a0b4BzRCp5QbDa+wanXQcjS0wlUqU1FiOPjf6loFOo7LoqztKlNRYjj43+paBTqOy6Ks7dzEe/LBUt0CkyqpJ9qAKS69NjY/Tvv81SZDxD5Jm8Q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eqHBjVWcc83Ba3ZsrRPPuW2Dr3jbmFgHso6LHOWv2ipTUWI4+N/qWgU6jsuirO1LJ9xjNsUU53lF9FgPWbZkHOj8BNfO65IrWiq2cZ1GCxJQpXWSOgo1IQKLj3C4k+8qU1FiOPjf6loFOo7LoqztKlNRYjj43+paBTqOy6Ks7SpTUWI4+N/qWgU6jsuirO0qU1FiOPjf6loFOo7LoqztKlNRYjj43+paBTqOy6Ks7dw3VYPFg98HI33BonWdlPEqU1FiOPjf6loFOo7LoqztKlNRYjj43+paBTqOy6Ks7SpTUWI4+N/qWgU6jsuirO0qU1FiOPjf6loFOo7LoqztKlNRYjj43+paBTqOy6Ks7Y2KY6lGbe9WAlCWrJC/hAUpHeN3WJr7Tji6Odot1cY7KlNRYjj43+paBTqOy6Ks7R3PZyo58GG+0dN3GpI5T6AO0mpVsyUtlN0YifRMiLOjUYf5dXyFIV3GUoKieIl7o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15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Bh1f0i2AAAAA8B&#10;AAAPAAAAAAAAAAEAIAAAACIAAABkcnMvZG93bnJldi54bWxQSwECFAAUAAAACACHTuJAhoNTSHIF&#10;AADhEAAADgAAAAAAAAABACAAAAAnAQAAZHJzL2Uyb0RvYy54bWxQSwUGAAAAAAYABgBZAQAACwkA&#10;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1433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16" name="KGD_KG_Seal_112" descr="3+paBTqOy6Ks7SpTUWI4+N/qWgU6jsuirO0qU1FiOPjf6loFOo7LoqztKlNRYjj43+paBTqOy6Ks7Yu426aIxdljjPT15k9tDu+tWUjTfrugohJGiWk7XtyfKlNRYjj43+paBTqOy6Ks7SpTUWI4+N/qWgU6jsuirO0qU1FiOPjf6loFOo7LoqztKlNRYjj43+paBTqOy6Ks7SpTUWI4+N/qWgU6jsuirO0qU1FiOPjf6loFOo7LoqztKlNRYjj43+paBTqOy6Ks7Xy6vvkDZr3VW6XIixwXZxIqU1FiOPjf6loFOo7LoqztKlNRYjj43+paBTqOy6Ks7SpTUWI4+N/qWgU6jsuirO0qU1FiOPjf6loFOo7LoqztKlNRYjj43+paBTqOy6Ks7eueoYm/k4Bs1XX1GWNl+thk+5e5SEZV+MYxxhhaH786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xdMA6aOWlBnxkdLgxbjEi9mzzaU6OTXkdwZ3T2QJzyypTUWI4+N/qWgU6jsuirO0qU1FiOPjf6loFOo7LoqztKlNRYjj43+paBTqOy6Ks7SpTUWI4+N/qWgU6jsuirO0qU1FiOPjf6loFOo7LoqztKlNRYjj43+paBTqOy6Ks7bUTv2VqZpczDvWGNhFFtoAqU1FiOPjf6loFOo7LoqztKlNRYjj43+paBTqOy6Ks7SpTUWI4+N/qWgU6jsuirO0qU1FiOPjf6loFOo7LoqztKlNRYjj43+paBTqOy6Ks7SpTUWI4+N/qWgU6jsuirO3PFcGHm/K8GPTwVnWXb4Rr/Tw8XQphCAxg6vVhlG/aXSpTUWI4+N/qWgU6jsuirO0gRdQjOWSzElp4GedCMccVyBEFOEoqSJse04QxiAQXc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iVYM5CvLNO5aQAX3uUOOFv7aJwdTsNXAAl8+5vYDBsqU1FiOPjf6loFOo7LoqztKlNRYjj43+paBTqOy6Ks7SpTUWI4+N/qWgU6jsuirO0qU1FiOPjf6loFOo7LoqztKlNRYjj43+paBTqOy6Ks7SpTUWI4+N/qWgU6jsuirO3cN1WDxYPfByN9waJ1nZTxKlNRYjj43+paBTqOy6Ks7SpTUWI4+N/qWgU6jsuirO0qU1FiOPjf6loFOo7LoqztKlNRYjj43+paBTqOy6Ks7SpTUWI4+N/qWgU6jsuirO2/OBUC88+09RQRcci7Urw77JCuVDIVGjL2MyBjmFhyfypTUWI4+N/qWgU6jsuirO0qU1FiOPjf6loFOo7LoqztB6BqK+p/cK09d5yBeKbUc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tJmJjCgFT0pLtubosbhOsBSuA3fCPaA2DRYBD9M9NLKlNRYjj43+paBTqOy6Ks7SpTUWI4+N/qWgU6jsuirO0qU1FiOPjf6loFOo7LoqztKlNRYjj43+paBTqOy6Ks7SpTUWI4+N/qWgU6jsuirO0qU1FiOPjf6loFOo7LoqztfLq++QNmvdVbpciLHBdnEi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qU1FiOPjf6loFOo7LoqztKlNRYjj43+paBTqOy6Ks7Yu426aIxdljjPT15k9tDu+tWUjTfrugohJGiWk7XtyfKlNRYjj43+paBTqOy6Ks7SpTUWI4+N/qWgU6jsuirO0qU1FiOPjf6loFOo7LoqztKlNRYjj43+paBTqOy6Ks7SpTUWI4+N/qWgU6jsuirO0qU1FiOPjf6loFOo7LoqztKlNRYjj43+paBTqOy6Ks7Xy6vvkDZr3VW6XIixwXZxIqU1FiOPjf6loFOo7LoqztKlNRYjj43+paBTqOy6Ks7SpTUWI4+N/qWgU6jsuirO0qU1FiOPjf6loFOo7LoqztKlNRYjj43+paBTqOy6Ks7eueoYm/k4Bs1XX1GWNl+thk+5e5SEZV+MYxxhhaH786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xdMA6aOWlBnxkdLgxbjEi9mzzaU6OTXkdwZ3T2QJzyypTUWI4+N/qWgU6jsuirO0qU1FiOPjf6loFOo7LoqztKlNRYjj43+paBTqOy6Ks7SpTUWI4+N/qWgU6jsuirO0qU1FiOPjf6loFOo7LoqztKlNRYjj43+paBTqOy6Ks7bUTv2VqZpczDvWGNhFFtoAqU1FiOPjf6loFOo7LoqztKlNRYjj43+paBTqOy6Ks7SpTUWI4+N/qWgU6jsuirO0qU1FiOPjf6loFOo7LoqztKlNRYjj43+paBTqOy6Ks7SpTUWI4+N/qWgU6jsuirO3PFcGHm/K8GPTwVnWXb4Rr/Tw8XQphCAxg6vVhlG/aXSpTUWI4+N/qWgU6jsuirO0gRdQjOWSzElp4GedCMccVyBEFOEoqSJse04QxiAQXc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iVYM5CvLNO5aQAX3uUOOFv7aJwdTsNXAAl8+5vYDBsqU1FiOPjf6loFOo7LoqztKlNRYjj43+paBTqOy6Ks7SpTUWI4+N/qWgU6jsuirO0qU1FiOPjf6loFOo7LoqztKlNRYjj43+paBTqOy6Ks7SpTUWI4+N/qWgU6jsuirO3cN1WDxYPfByN9waJ1nZTxKlNRYjj43+paBTqOy6Ks7SpTUWI4+N/qWgU6jsuirO0qU1FiOPjf6loFOo7LoqztKlNRYjj43+paBTqOy6Ks7SpTUWI4+N/qWgU6jsuirO2/OBUC88+09RQRcci7Urw77JCuVDIVGjL2MyBjmFhyfypTUWI4+N/qWgU6jsuirO0qU1FiOPjf6loFOo7LoqztB6BqK+p/cK09d5yBeKbUc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tJmJjCgFT0pLtubosbhOsBSuA3fCPaA2DRYBD9M9NLKlNRYjj43+paBTqOy6Ks7SpTUWI4+N/qWgU6jsuirO0qU1FiOPjf6loFOo7LoqztKlNRYjj43+paBTqOy6Ks7SpTUWI4+N/qWgU6jsuirO0qU1FiOPjf6loFOo7LoqztfLq++QNmvdVbpciLHBdnEipTUWI4+N/qWgU6jsuirO0qU1FiOPjf6loFOo7LoqztKlNRYjj43+paBTqOy6Ks7SpTUWI4+N/q" style="position:absolute;left:0pt;margin-left:-86.55pt;margin-top:-94.9pt;height:5pt;width:5pt;visibility:hidden;z-index:14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1331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15" name="KGD_KG_Seal_11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Yss8uJXYaXUtkVMdtQ72KV9+mzMJd7bGPPam/1NHjY4O4t53GEcepH+ESLAgDZ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HZddLocrnfgVcYXOEy95kO02j8VzE7M3G3zHyJ0ggb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lowIvCPTcNTYdP5YNgcHpcf1HKoZtKBdeK44wUFHbFWVIlBkX6ArDcd2mBYPEIqU1FiOPjf6loFOo7LoqztKlNRYjj43+paBTqOy6Ks7SpTUWI4+N/qWgU6jsuirO0qU1FiOPjf6loFOo7LoqztKlNRYjj43+paBTqOy6Ks7SpTUWI4+N/qWgU6jsuirO21E79lamaXMw71hjYRRbaAKlNRYjj43+paBTqOy6Ks7SpTUWI4+N/qWgU6jsuirO0qU1FiOPjf6loFOo7LoqztKlNRYjj43+paBTqOy6Ks7SpTUWI4+N/qWgU6jsuirO0qU1FiOPjf6loFOo7LoqztA8aKNEWpLdqmEuGuIb0zLbwVtXXEvl5GMmt6WU2UbJtknYTM0xgoNhIcB2H62ib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lnN6iUJStJYgELnx98fkym/+MkrEJU0lf8wbui1uRaxo8vRlAg518cNmgW7AQBHKlNRYjj43+paBTqOy6Ks7SpTUWI4+N/qWgU6jsuirO0qU1FiOPjf6loFOo7LoqztKlNRYjj43+paBTqOy6Ks7SpTUWI4+N/qWgU6jsuirO0qU1FiOPjf6loFOo7Loqzt3DdVg8WD3wcjfcGidZ2U8SpTUWI4+N/qWgU6jsuirO0qU1FiOPjf6loFOo7LoqztKlNRYjj43+paBTqOy6Ks7SpTUWI4+N/qWgU6jsuirO0qU1FiOPjf6loFOo7LoqztKlNRYjj43+paBTqOy6Ks7WBPDkl+i9Ydv6s0DiA5FSIqp5NKFWiEqwMA5R/IYlr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Yss8uJXYaXUtkVMdtQ72KV9+mzMJd7bGPPam/1NHjY4O4t53GEcepH+ESLAgDZ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HZddLocrnfgVcYXOEy95kO02j8VzE7M3G3zHyJ0ggb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lowIvCPTcNTYdP5YNgcHpcf1HKoZtKBdeK44wUFHbFWVIlBkX6ArDcd2mBYPEIqU1FiOPjf6loFOo7LoqztKlNRYjj43+paBTqOy6Ks7SpTUWI4+N/qWgU6jsuirO0qU1FiOPjf6loFOo7LoqztKlNRYjj43+paBTqOy6Ks7SpTUWI4+N/qWgU6jsuirO21E79lamaXMw71hjYRRbaAKlNRYjj43+paBTqOy6Ks7SpTUWI4+N/qWgU6jsuirO0qU1FiOPjf6loFOo7LoqztKlNRYjj43+paBTqOy6Ks7SpTUWI4+N/qWgU6jsuirO0qU1FiOPjf6loFOo7LoqztA8aKNEWpLdqmEuGuIb0zLbwVtXXEvl5GMmt6WU2UbJtknYTM0xgoNhIcB2H62ib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lnN6iUJStJYgELnx98fkym/+MkrEJU0lf8wbui1uRaxo8vRlAg518cNmgW7AQBHKlNRYjj43+paBTqOy6Ks7SpTUWI4+N/qWgU6jsuirO0qU1FiOPjf6loFOo7LoqztKlNRYjj43+paBTqOy6Ks7SpTUWI4+N/qWgU6jsuirO0qU1FiOPjf6loFOo7Loqzt3DdVg8WD3wcjfcGidZ2U8SpTUWI4+N/qWgU6jsuirO0qU1FiOPjf6loFOo7LoqztKlNRYjj43+paBTqOy6Ks7SpTUWI4+N/qWgU6jsuirO0qU1FiOPjf6loFOo7LoqztKlNRYjj43+paBTqOy6Ks7WBPDkl+i9Ydv6s0DiA5FSIqp5NKFWiEqwMA5R/IYlr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13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1228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14" name="KGD_KG_Seal_110" descr="UWI4+N/qWgU6jsuirO0qU1FiOPjf6loFOo7LoqztKlNRYjj43+paBTqOy6Ks7SpTUWI4+N/qWgU6jsuirO3cN1WDxYPfByN9waJ1nZTxKlNRYjj43+paBTqOy6Ks7SpTUWI4+N/qWgU6jsuirO0qU1FiOPjf6loFOo7LoqztKlNRYjj43+paBTqOy6Ks7SpTUWI4+N/qWgU6jsuirO0qU1FiOPjf6loFOo7LoqztKlNRYjj43+paBTqOy6Ks7du0ZpzvCEVjlpWU5dRnCXtVwExZ1YosR4B159SkdjnLFoJKpo5DaiK884POgXZy7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wycS9lCDJDraLlmS9k1LFQw9TGSMLAbYJLaOn2vNzC6+5YHjFR0TyJV2e1RqqeO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ObMVqLRIM1CDPKZMiwwfhHrFqD4PtEjyahYWOWeBSF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HKfZRgBkhwST8KSWREkZa18P8D4mBAAd9/364ehgIIZHKVomlAvQ9NcqvAu4u4g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1dEjQyKOgOo6QLInHVWypSIUdFntoeg0TOyxUfbv5ag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nKtgaFSV0T73xSpp/ClaFblYwbLBR3zWCKCbybabNQXsMrr7Wzh4VSG3pweLt06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3pS3l5JaNDWhGucr8wIDYQbZgwXB1wo9DraqLIxTq7vheZlynAKql92cRPQxF1RSE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3cN1WDxYPfByN9waJ1nZTxKlNRYjj43+paBTqOy6Ks7SpTUWI4+N/qWgU6jsuirO0qU1FiOPjf6loFOo7LoqztKlNRYjj43+paBTqOy6Ks7SpTUWI4+N/qWgU6jsuirO0qU1FiOPjf6loFOo7LoqztKlNRYjj43+paBTqOy6Ks7du0ZpzvCEVjlpWU5dRnCXtVwExZ1YosR4B159SkdjnLFoJKpo5DaiK884POgXZy7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wycS9lCDJDraLlmS9k1LFQw9TGSMLAbYJLaOn2vNzC6+5YHjFR0TyJV2e1RqqeO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ObMVqLRIM1CDPKZMiwwfhHrFqD4PtEjyahYWOWeBSF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HKfZRgBkhwST8KSWREkZa18P8D4mBAAd9/364ehgIIZHKVomlAvQ9NcqvAu4u4g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1dEjQyKOgOo6QLInHVWypSIUdFntoeg0TOyxUfbv5ag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nKtgaFSV0T73xSpp/ClaFblYwbLBR3zWCKCbybabNQXsMrr7Wzh4VSG3pweLt06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3pS3l5JaNDWhGucr8wIDYQbZgwXB1wo9DraqLIxTq7vheZlynAKql92cRPQxF1RSEqU1FiOPjf6loFOo7LoqztKlNRYjj43+paBTqOy6Ks7SpTUWI4+N/qWgU6jsuirO0qU1Fi" style="position:absolute;left:0pt;margin-left:-86.55pt;margin-top:-94.9pt;height:5pt;width:5pt;visibility:hidden;z-index:12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1126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13" name="KGD_KG_Seal_19" descr="KlNRYjj43+paBTqOy6Ks7SpTUWI4+N/qWgU6jsuirO0qU1FiOPjf6loFOo7LoqztKlNRYjj43+paBTqOy6Ks7SpTUWI4+N/qWgU6jsuirO0qU1FiOPjf6loFOo7LoqztKlNRYjj43+paBTqOy6Ks7SpTUWI4+N/qWgU6jsuirO0qU1FiOPjf6loFOo7Loqzt6Y4CrRsyRne1HVjO3VNEbZ7gp9O5cljcF09ur4phQOz+6iyT+sHMOtldS+/+WF/M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5E9nyDpqkY61HDwp6G9DS1nwwCAhBfq/Ta5gloYftw0tuB91dx8KaKJFzdQKdhw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jdQN9RPkHMQh364PpIEaoDz5KZcLMhfV05WT3sJZunC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MlPJZaogmZUltI27E1pzA7RLJUuSetBUHbkgHi6Os2l2tanb+u7MnZQ2zICSN85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sj40k6s6lIdDI8iLRxOFccTzikoCvo9m750t2iVYDx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co9da2xqnxKYZSfz8nlC4BQ2gqlUCizwmbFDa9ERqo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2pyVxAxNYwmUs5tlC3gUOH60XTCYDtdSGjA9hqtO5ErFkIQI7ksHHrU852mrgSu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SpTUWI4+N/qWgU6jsuirO0qU1FiOPjf6loFOo7Loqzt6Y4CrRsyRne1HVjO3VNEbZ7gp9O5cljcF09ur4phQOz+6iyT+sHMOtldS+/+WF/M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5E9nyDpqkY61HDwp6G9DS1nwwCAhBfq/Ta5gloYftw0tuB91dx8KaKJFzdQKdhw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jdQN9RPkHMQh364PpIEaoDz5KZcLMhfV05WT3sJZunC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MlPJZaogmZUltI27E1pzA7RLJUuSetBUHbkgHi6Os2l2tanb+u7MnZQ2zICSN85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KpNJWoZHY+9Vy2TdaP/Msj40k6s6lIdDI8iLRxOFccTzikoCvo9m750t2iVYDx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co9da2xqnxKYZSfz8nlC4BQ2gqlUCizwmbFDa9ERqo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2pyVxAxNYwmUs5tlC3gUOH60XTCYDtdSGjA9hqtO5ErFkIQI7ksHHrU852mrgSuKlNRYjj43+paBTqOy6Ks7SpTUWI4+N/qWgU6jsuirO0qU1FiOPjf6loFOo7LoqztKlNRYjj43+paBTqOy6Ks7SpT" style="position:absolute;left:0pt;margin-left:-86.55pt;margin-top:-94.9pt;height:5pt;width:5pt;visibility:hidden;z-index:1126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1024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12" name="KGD_KG_Seal_18" descr="rO0qU1FiOPjf6loFOo7LoqztKlNRYjj43+paBTqOy6Ks7SpTUWI4+N/qWgU6jsuirO0qU1FiOPjf6loFOo7LoqztKlNRYjj43+paBTqOy6Ks7SpTUWI4+N/qWgU6jsuirO3xC/PC0cZh27n2AfMMgEnRTQmQIbfTL+CpH4pXGsbwx3X/iGrn8rVtWpkUgPUpS6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0QCb2ihHKav4xsC8Ac9HBo/wLKcYRPxlpJmfvwmzlvvT+Kba50yDSYV+Uy+qXJ/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2heF2GS+eoopzcwWzE1PTxs14Ra7riuac0hDcRey8gYnnCBySQwQekr8LFhCLHje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xaZXU0IONUCKXcqMSB9HqQTBlMZvTs525JXuXkE/FSXFjTugYjXYj52VRzqTWui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1tYCkflYH/hHjd21oOHMVGPVep9U5Jfe7jMQEarkX5c210E4Q7NacQwX8rWKWvFM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HKfZRgBkhwST8KSWREkZYuyq92FAuBsBVCZGW6g7FYJYs0FcvTqbj1RPyUNsONE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zbrRIW3dPm8TmFOCArAeCIsd+k4OghQpDBBuiH0eQxs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3xC/PC0cZh27n2AfMMgEnRTQmQIbfTL+CpH4pXGsbwx3X/iGrn8rVtWpkUgPUpS6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0QCb2ihHKav4xsC8Ac9HBo/wLKcYRPxlpJmfvwmzlvvT+Kba50yDSYV+Uy+qXJ/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2heF2GS+eoopzcwWzE1PTxs14Ra7riuac0hDcRey8gYnnCBySQwQekr8LFhCLHje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xaZXU0IONUCKXcqMSB9HqQTBlMZvTs525JXuXkE/FSXFjTugYjXYj52VRzqTWui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1tYCkflYH/hHjd21oOHMVGPVep9U5Jfe7jMQEarkX5c210E4Q7NacQwX8rWKWvFM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HKfZRgBkhwST8KSWREkZYuyq92FAuBsBVCZGW6g7FYJYs0FcvTqbj1RPyUNsONE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zbrRIW3dPm8TmFOCArAeCIsd+k4OghQpDBBuiH0eQxs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1024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921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11" name="KGD_KG_Seal_17" descr="PL8TMuz11Du4mla1qrFS42OFd1Q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h9WMlpkt7Yng28PyzA46JUBXIVQMTQmG1akotO9RrdFrmYVdwY/v1CsmNn2wBMuCpTUWI4+N/qWgU6jsuirO0qU1FiOPjf6loFOo7LoqztKlNRYjj43+paBTqOy6Ks7SpTUWI4+N/qWgU6jsuirO0qU1FiOPjf6loFOo7LoqztKlNRYjj43+paBTqOy6Ks7SpTUWI4+N/qWgU6jsuirO0qU1FiOPjf6loFOo7LoqztKlNRYjj43+paBTqOy6Ks7SpTUWI4+N/qWgU6jsuirO0qU1FiOPjf6loFOo7LoqztKlNRYjj43+paBTqOy6Ks7SpTUWI4+N/qWgU6jsuirO0gRdQjOWSzElp4GedCMccVMvQE9oFbpGkMZDIPFh/YGaJGh+0W3y0aHUk/Iy26FW4GEQ2PfloVr5/dHNe/HDIa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Rfy4PFBszXwoh37RpE/XSWKV9+mzMJd7bGPPam/1NHjMmv/KuoePzdIbaTlRawmu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U7kBPv03bEH1Hxqd5UEPMENu4/v4PdeoaFUkAKOrJRs5GkjAjme/J6Si2B4VsNTi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WuHvZE6WrYU6i3eBUzvNNQmQZjfzW5QrXz9sN3AtZCNBPXt37ffnDz4/fKC/jg2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jIEVa/z/ul+GiS4f0o7TWzPUxKlZubtlqbd3KsN/eImSofJ3ZNyiUmURMRwSGX+U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PL8TMuz11Du4mla1qrFS42OFd1Q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h9WMlpkt7Yng28PyzA46JUBXIVQMTQmG1akotO9RrdFrmYVdwY/v1CsmNn2wBMuCpTUWI4+N/qWgU6jsuirO0qU1FiOPjf6loFOo7LoqztKlNRYjj43+paBTqOy6Ks7SpTUWI4+N/qWgU6jsuirO0qU1FiOPjf6loFOo7LoqztKlNRYjj43+paBTqOy6Ks7SpTUWI4+N/qWgU6jsuirO0qU1FiOPjf6loFOo7LoqztKlNRYjj43+paBTqOy6Ks7SpTUWI4+N/qWgU6jsuirO0qU1FiOPjf6loFOo7LoqztKlNRYjj43+paBTqOy6Ks7SpTUWI4+N/qWgU6jsuirO0gRdQjOWSzElp4GedCMccVMvQE9oFbpGkMZDIPFh/YGaJGh+0W3y0aHUk/Iy26FW4GEQ2PfloVr5/dHNe/HDIa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Rfy4PFBszXwoh37RpE/XSWKV9+mzMJd7bGPPam/1NHjMmv/KuoePzdIbaTlRawmu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U7kBPv03bEH1Hxqd5UEPMENu4/v4PdeoaFUkAKOrJRs5GkjAjme/J6Si2B4VsNTi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WuHvZE6WrYU6i3eBUzvNNQmQZjfzW5QrXz9sN3AtZCNBPXt37ffnDz4/fKC/jg2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jIEVa/z/ul+GiS4f0o7TWzPUxKlZubtlqbd3KsN/eImSofJ3ZNyiUmURMRwSGX+U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 style="position:absolute;left:0pt;margin-left:-86.55pt;margin-top:-94.9pt;height:5pt;width:5pt;visibility:hidden;z-index:921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819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10" name="KGD_KG_Seal_16" descr="Oo7LoqztWz0DITTm1g7M5AblRBt9kM8uB/uCCLDn0OkypLNBAaX+WFM9FSPEisIi90k8vxMy32tsFAKwy3rcdScucxVE4ypTUWI4+N/qWgU6jsuirO0qU1FiOPjf6loFOo7LoqztKlNRYjj43+paBTqOy6Ks7SpTUWI4+N/qWgU6jsuirO0qU1FiOPjf6loFOo7LoqztKlNRYjj43+paBTqOy6Ks7SpTUWI4+N/qWgU6jsuirO0qU1FiOPjf6loFOo7LoqztknorZ6GcCp/7abzKyg5pDmpGYjgl5TEOaOP4ymyaAFf+WFM9FSPEisIi90k8vxMyIaW7g1IrC3DrGWLoOLW/MdXrkBGu/9vmdC5AYHbInVM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4uEwTyKG3XBRrJ9uLt1oUPfx4LtltEXj43L2G+/S2zJw8gRRxLyXZ1IqBBPgZWP5bjIvCT4+g+yjiuwg8wDmFipTUWI4+N/qWgU6jsuirO0qU1FiOPjf6loFOo7LoqztKlNRYjj43+paBTqOy6Ks7SpTUWI4+N/qWgU6jsuirO0qU1FiOPjf6loFOo7LoqztKlNRYjj43+paBTqOy6Ks7SpTUWI4+N/qWgU6jsuirO0qU1FiOPjf6loFOo7LoqztKlNRYjj43+paBTqOy6Ks7YiyEVeZnltLkF0rSHhQlntmwOWlGMzYSrOtnQGuOu6bokaH7RbfLRodST8jLboVbjZiE3Bmx9yKmd9sqQaV2htf5PVMS4kir15xTI0/eDyX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niwe0/NEgaBhzZ+OfRtmUpGVQzq503p2dn+epnmgC2tFPuqIUqL8fG4V8lcgs8zKNGdEnDPBFWeSfaqJvlhQtSpTUWI4+N/qWgU6jsuirO0qU1FiOPjf6loFOo7LoqztKlNRYjj43+paBTqOy6Ks7SpTUWI4+N/qWgU6jsuirO0qU1FiOPjf6loFOo7LoqztKlNRYjj43+paBTqOy6Ks7SpTUWI4+N/qWgU6jsuirO0qU1FiOPjf6loFOo7LoqztKlNRYjj43+paBTqOy6Ks7SpTUWI4+N/qWgU6jsuirO0qU1FiOPjf6loFOo7LoqztJ/bBg2/ZRnR6IyFSaa4YZYpX36bMwl3tsY89qb/U0ePNSrmb23Im17f1SozWCEK1mZU9ehy1KfTVfXaROriI2C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YvKJr2NlERI62RdSrzpFGr+WFM9FSPEisIi90k8vxMyaEPfXNLWUuogZKwZgqtYcypTUWI4+N/qWgU6jsuirO0qU1FiOPjf6loFOo7LoqztKlNRYjj43+paBTqOy6Ks7SpTUWI4+N/qWgU6jsuirO0qU1FiOPjf6loFOo7LoqztKlNRYjj43+paBTqOy6Ks7SpTUWI4+N/qWgU6jsuirO0qU1FiOPjf6loFOo7LoqztKlNRYjj43+paBTqOy6Ks7SpTUWI4+N/qWgU6jsuirO0qU1FiOPjf6loFOo7LoqztKlNRYjj43+paBTqOy6Ks7dP9UQxrUXcyncQcAn2D7JO30SAZs64aDgvVxEHbnOdZ/lhTPRUjxIrCIvd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Wz0DITTm1g7M5AblRBt9kM8uB/uCCLDn0OkypLNBAaX+WFM9FSPEisIi90k8vxMy32tsFAKwy3rcdScucxVE4ypTUWI4+N/qWgU6jsuirO0qU1FiOPjf6loFOo7LoqztKlNRYjj43+paBTqOy6Ks7SpTUWI4+N/qWgU6jsuirO0qU1FiOPjf6loFOo7LoqztKlNRYjj43+paBTqOy6Ks7SpTUWI4+N/qWgU6jsuirO0qU1FiOPjf6loFOo7LoqztknorZ6GcCp/7abzKyg5pDmpGYjgl5TEOaOP4ymyaAFf+WFM9FSPEisIi90k8vxMyIaW7g1IrC3DrGWLoOLW/MdXrkBGu/9vmdC5AYHbInVM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4uEwTyKG3XBRrJ9uLt1oUPfx4LtltEXj43L2G+/S2zJw8gRRxLyXZ1IqBBPgZWP5bjIvCT4+g+yjiuwg8wDmFipTUWI4+N/qWgU6jsuirO0qU1FiOPjf6loFOo7LoqztKlNRYjj43+paBTqOy6Ks7SpTUWI4+N/qWgU6jsuirO0qU1FiOPjf6loFOo7LoqztKlNRYjj43+paBTqOy6Ks7SpTUWI4+N/qWgU6jsuirO0qU1FiOPjf6loFOo7LoqztKlNRYjj43+paBTqOy6Ks7YiyEVeZnltLkF0rSHhQlntmwOWlGMzYSrOtnQGuOu6bokaH7RbfLRodST8jLboVbjZiE3Bmx9yKmd9sqQaV2htf5PVMS4kir15xTI0/eDyX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niwe0/NEgaBhzZ+OfRtmUpGVQzq503p2dn+epnmgC2tFPuqIUqL8fG4V8lcgs8zKNGdEnDPBFWeSfaqJvlhQtSpTUWI4+N/qWgU6jsuirO0qU1FiOPjf6loFOo7LoqztKlNRYjj43+paBTqOy6Ks7SpTUWI4+N/qWgU6jsuirO0qU1FiOPjf6loFOo7LoqztKlNRYjj43+paBTqOy6Ks7SpTUWI4+N/qWgU6jsuirO0qU1FiOPjf6loFOo7LoqztKlNRYjj43+paBTqOy6Ks7SpTUWI4+N/qWgU6jsuirO0qU1FiOPjf6loFOo7LoqztJ/bBg2/ZRnR6IyFSaa4YZYpX36bMwl3tsY89qb/U0ePNSrmb23Im17f1SozWCEK1mZU9ehy1KfTVfXaROriI2C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YvKJr2NlERI62RdSrzpFGr+WFM9FSPEisIi90k8vxMyaEPfXNLWUuogZKwZgqtYcypTUWI4+N/qWgU6jsuirO0qU1FiOPjf6loFOo7LoqztKlNRYjj43+paBTqOy6Ks7SpTUWI4+N/qWgU6jsuirO0qU1FiOPjf6loFOo7LoqztKlNRYjj43+paBTqOy6Ks7SpTUWI4+N/qWgU6jsuirO0qU1FiOPjf6loFOo7LoqztKlNRYjj43+paBTqOy6Ks7SpTUWI4+N/qWgU6jsuirO0qU1FiOPjf6loFOo7LoqztKlNRYjj43+paBTqOy6Ks7dP9UQxrUXcyncQcAn2D7JO30SAZs64aDgvVxEHbnOdZ/lhTPRUjxIrCIvdJ" style="position:absolute;left:0pt;margin-left:-86.55pt;margin-top:-94.9pt;height:5pt;width:5pt;visibility:hidden;z-index:819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716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9" name="KGD_KG_Seal_15" descr="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VEZaT7I4tat8djg8I6wzYfDxpZs2gCexLUeRtZYSpH+WFM9FSPEisIi90k8vxMy/lhTPRUjxIrCIvdJPL8TMsYM5mkL0mIAIMRQpxI8j7BmNHBPn0t4Bpsw6ohcqHU82nNkrbgS7eFjNFTIoJVIS/5YUz0VI8SKwiL3STy/EzL+WFM9FSPEisIi90k8vxMy/lhTPRUjxIrCIvdJPL8TMv5YUz0VI8SKwiL3STy/EzIzERbYSslc7GgikH/mLE2slJXRu7F+gpyyhzPJ/2Bf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iuNFBEW+EM8JsWGeSNqh4AifONe6kocHN8J7Iyi1jqiRoftFt8tGh1JPyMtuhVue+23tG6h3d9M1guCfn/HCiqc0uC6NXiJQfhO98dpfvwmH3S/D9JMKCfdRDgn8zXRhmUzeEwyiHu/pVb9e7h9xJ7AGwIdz3B2kOeGk0RZynQgY2BAh3mA+F2EkkgwV4L1h4qXbNgkKSt01Yo3b5FRZRI0YSzU3T2XgXHf2NA4rl6iRoftFt8tGh1JPyMtuhVuL7MUjw3XziViv5MvhJ222qhBUDXYxUuQpeCqgXkCW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Pn0NieahuAizmMOz59JczvsGGJZ04OjSD0aHESFKW2mKV9+mzMJd7bGPPam/1NHjwOvk17gGC9kyGhYQy2YRw3XMwprfjy3H32cItJc2V1MqU1FiOPjf6loFOo7LoqztKlNRYjj43+paBTqOy6Ks7SpTUWI4+N/qWgU6jsuirO0qU1FiOPjf6loFOo7LoqztKlNRYjj43+paBTqOy6Ks7aHATNUh95h5Br//songsCRHnKXqml6hcQlZSk7zjA47ilffpszCXe2xjz2pv9TR44pX36bMwl3tsY89qb/U0eOnlTjfr4KAAesKHFCSWVl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VEZaT7I4tat8djg8I6wzYfDxpZs2gCexLUeRtZYSpH+WFM9FSPEisIi90k8vxMy/lhTPRUjxIrCIvdJPL8TMsYM5mkL0mIAIMRQpxI8j7BmNHBPn0t4Bpsw6ohcqHU82nNkrbgS7eFjNFTIoJVIS/5YUz0VI8SKwiL3STy/EzL+WFM9FSPEisIi90k8vxMy/lhTPRUjxIrCIvdJPL8TMv5YUz0VI8SKwiL3STy/EzIzERbYSslc7GgikH/mLE2slJXRu7F+gpyyhzPJ/2Bf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iuNFBEW+EM8JsWGeSNqh4AifONe6kocHN8J7Iyi1jqiRoftFt8tGh1JPyMtuhVue+23tG6h3d9M1guCfn/HCiqc0uC6NXiJQfhO98dpfvwmH3S/D9JMKCfdRDgn8zXRhmUzeEwyiHu/pVb9e7h9xJ7AGwIdz3B2kOeGk0RZynQgY2BAh3mA+F2EkkgwV4L1h4qXbNgkKSt01Yo3b5FRZRI0YSzU3T2XgXHf2NA4rl6iRoftFt8tGh1JPyMtuhVuL7MUjw3XziViv5MvhJ222qhBUDXYxUuQpeCqgXkCW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Pn0NieahuAizmMOz59JczvsGGJZ04OjSD0aHESFKW2mKV9+mzMJd7bGPPam/1NHjwOvk17gGC9kyGhYQy2YRw3XMwprfjy3H32cItJc2V1MqU1FiOPjf6loFOo7LoqztKlNRYjj43+paBTqOy6Ks7SpTUWI4+N/qWgU6jsuirO0qU1FiOPjf6loFOo7LoqztKlNRYjj43+paBTqOy6Ks7aHATNUh95h5Br//songsCRHnKXqml6hcQlZSk7zjA47ilffpszCXe2xjz2pv9TR44pX36bMwl3tsY89qb/U0eOnlTjfr4KAAesKHFCSWVl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716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GHV/SLYAAAADwEAAA8AAAAAAAAAAQAgAAAAIgAAAGRycy9kb3ducmV2LnhtbFBLAQIUABQAAAAI&#10;AIdO4kB1z62mfQUAAN8QAAAOAAAAAAAAAAEAIAAAACcBAABkcnMvZTJvRG9jLnhtbFBLBQYAAAAA&#10;BgAGAFkBAAAWC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6144"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8" name="KGD_KG_Seal_14" descr="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Hg71LI+EGoRc7O1ghs7nufaXFLPaWvrqcsUfvs11j24EirflDhR/wENYdN1Z5CUZzdHrQUeiZUylORE8f1czKYp0UUbePS1lmMsyZEO4YdFe+dyp3NkoCMcMVlOc4PqRz10paAMk3qVSMK2lZQ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swYFCFX0thIDY7+n1uTGMPutJfqeFmPaQK69ZHqfQO2YtCSTFAIvl8mynUrgrLxgokaH7RbfLRodST8jLboVbqJGh+0W3y0aHUk/Iy26FW6iRoftFt8tGh1JPyMtuhVuokaH7RbfLRodST8jLboVbiGr+Gbojed806WPQpenQESTYjbGI2YgpJ/pGxWneA2H3yjZ5wjlj94M1G00nUBN6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S3t0P8enWgeRrQvj+ZIO8GrG9njKqdrmmqRms1ye6JyKV9+mzMJd7bGPPam/1NHjilffpszCXe2xjz2pv9TR44pX36bMwl3tsY89qb/U0eOKV9+mzMJd7bGPPam/1NHjilffpszCXe2xjz2pv9TR44pX36bMwl3tsY89qb/U0eOKV9+mzMJd7bGPPam/1NHjHHxSNQQ5qUL8ZpCEEN8GsCnytT3ZAIP7rV1BPF7EttUqU1FiOPjf6loFOo7Loqzt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rHg71LI+EGoRc7O1ghs7nufaXFLPaWvrqcsUfvs11j24EirflDhR/wENYdN1Z5CUZzdHrQUeiZUylORE8f1czKYp0UUbePS1lmMsyZEO4YdFe+dyp3NkoCMcMVlOc4PqRz10paAMk3qVSMK2lZQ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swYFCFX0thIDY7+n1uTGMPutJfqeFmPaQK69ZHqfQO2YtCSTFAIvl8mynUrgrLxgokaH7RbfLRodST8jLboVbqJGh+0W3y0aHUk/Iy26FW6iRoftFt8tGh1JPyMtuhVuokaH7RbfLRodST8jLboVbiGr+Gbojed806WPQpenQESTYjbGI2YgpJ/pGxWneA2H3yjZ5wjlj94M1G00nUBN6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S3t0P8enWgeRrQvj+ZIO8GrG9njKqdrmmqRms1ye6JyKV9+mzMJd7bGPPam/1NHjilffpszCXe2xjz2pv9TR44pX36bMwl3tsY89qb/U0eOKV9+mzMJd7bGPPam/1NHjilffpszCXe2xjz2pv9TR44pX36bMwl3tsY89qb/U0eOKV9+mzMJd7bGPPam/1NHjHHxSNQQ5qUL8ZpCEEN8GsCnytT3ZAIP7rV1BPF7EttUqU1FiOPjf6loFOo7LoqztKlNRYjj43+paBTqOy6Ks7S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614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5120"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7"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512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YdX9&#10;ItgAAAAPAQAADwAAAAAAAAABACAAAAAiAAAAZHJzL2Rvd25yZXYueG1sUEsBAhQAFAAAAAgAh07i&#10;QBLY5dgGAwAA3xAAAA4AAAAAAAAAAQAgAAAAJwEAAGRycy9lMm9Eb2MueG1sUEsFBgAAAAAGAAYA&#10;WQEAAJ8G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4096"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6"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 style="position:absolute;left:0pt;margin-left:-86.55pt;margin-top:-94.9pt;height:5pt;width:5pt;visibility:hidden;z-index:409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Bh1f0i2AAAAA8BAAAPAAAAAAAAAAEAIAAAACIAAABk&#10;cnMvZG93bnJldi54bWxQSwECFAAUAAAACACHTuJA++fpLiMDAADfEAAADgAAAAAAAAABACAAAAAn&#10;AQAAZHJzL2Uyb0RvYy54bWxQSwUGAAAAAAYABgBZAQAAvAY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3072"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5" name="KGD_KG_Seal_11" descr="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307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048" behindDoc="0" locked="0" layoutInCell="1" hidden="1" allowOverlap="1">
                <wp:simplePos x="0" y="0"/>
                <wp:positionH relativeFrom="column">
                  <wp:posOffset>-1099185</wp:posOffset>
                </wp:positionH>
                <wp:positionV relativeFrom="paragraph">
                  <wp:posOffset>-1205230</wp:posOffset>
                </wp:positionV>
                <wp:extent cx="63500" cy="63500"/>
                <wp:effectExtent l="12700" t="0" r="19050" b="17780"/>
                <wp:wrapNone/>
                <wp:docPr id="4" name="KGD_Gobal1" descr="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" style="position:absolute;left:0pt;margin-left:-86.55pt;margin-top:-94.9pt;height:5pt;width:5pt;visibility:hidden;z-index:204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">
                <v:fill on="t" focussize="0,0"/>
                <v:stroke weight="2pt" color="#385D8A [3204]" joinstyle="round"/>
                <v:imagedata o:title=""/>
                <o:lock v:ext="edit" aspectratio="f"/>
              </v:rect>
            </w:pict>
          </mc:Fallback>
        </mc:AlternateContent>
      </w:r>
      <w:r>
        <w:rPr>
          <w:rFonts w:hint="eastAsia" w:ascii="方正楷体_GBK" w:hAnsi="方正楷体_GBK" w:eastAsia="方正楷体_GBK" w:cs="方正楷体_GBK"/>
          <w:sz w:val="32"/>
          <w:szCs w:val="32"/>
          <w:lang w:val="en-US" w:eastAsia="zh-CN"/>
        </w:rPr>
        <w:t>化的</w:t>
      </w:r>
      <w:r>
        <w:rPr>
          <w:rFonts w:hint="eastAsia" w:ascii="方正楷体_GBK" w:hAnsi="方正楷体_GBK" w:eastAsia="方正楷体_GBK" w:cs="方正楷体_GBK"/>
          <w:sz w:val="32"/>
          <w:szCs w:val="32"/>
          <w:lang w:eastAsia="zh-CN"/>
        </w:rPr>
        <w:t>整改情况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建设内容已量化为印刷农机安全宣传材料50000份；制作安装乡村道路安全警示牌15块；开展乡村农机安全知识宣传培训2期，培训200人次；农机安全宣传到位（村级）率90%。</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rPr>
          <w:rFonts w:hint="default" w:ascii="Times New Roman" w:hAnsi="Times New Roman" w:eastAsia="方正仿宋_GBK"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rPr>
        <w:t>附件</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1.</w:t>
      </w:r>
      <w:r>
        <w:rPr>
          <w:rFonts w:hint="default" w:ascii="Times New Roman" w:hAnsi="Times New Roman" w:eastAsia="方正仿宋_GBK" w:cs="Times New Roman"/>
          <w:sz w:val="32"/>
          <w:szCs w:val="32"/>
          <w:highlight w:val="none"/>
          <w:lang w:eastAsia="zh-CN"/>
        </w:rPr>
        <w:t>盈江县统筹整合财政涉农资金来源情况表</w:t>
      </w:r>
    </w:p>
    <w:p>
      <w:pPr>
        <w:keepNext w:val="0"/>
        <w:keepLines w:val="0"/>
        <w:pageBreakBefore w:val="0"/>
        <w:widowControl w:val="0"/>
        <w:kinsoku/>
        <w:wordWrap/>
        <w:overflowPunct/>
        <w:topLinePunct w:val="0"/>
        <w:autoSpaceDE/>
        <w:autoSpaceDN/>
        <w:bidi w:val="0"/>
        <w:adjustRightInd/>
        <w:snapToGrid/>
        <w:spacing w:line="560" w:lineRule="exact"/>
        <w:ind w:left="1904" w:leftChars="760" w:right="0" w:rightChars="0" w:hanging="308" w:hangingChars="100"/>
        <w:jc w:val="both"/>
        <w:textAlignment w:val="auto"/>
        <w:rPr>
          <w:rFonts w:hint="default" w:ascii="Times New Roman" w:hAnsi="Times New Roman" w:eastAsia="方正仿宋_GBK" w:cs="Times New Roman"/>
          <w:spacing w:val="-6"/>
          <w:sz w:val="32"/>
          <w:szCs w:val="32"/>
          <w:highlight w:val="none"/>
        </w:rPr>
      </w:pPr>
      <w:r>
        <w:rPr>
          <w:rFonts w:hint="eastAsia" w:ascii="Times New Roman" w:hAnsi="Times New Roman" w:eastAsia="方正仿宋_GBK" w:cs="Times New Roman"/>
          <w:spacing w:val="-6"/>
          <w:sz w:val="32"/>
          <w:szCs w:val="32"/>
          <w:highlight w:val="none"/>
          <w:lang w:val="en-US" w:eastAsia="zh-CN"/>
        </w:rPr>
        <w:t>2.</w:t>
      </w:r>
      <w:r>
        <w:rPr>
          <w:rFonts w:hint="default" w:ascii="Times New Roman" w:hAnsi="Times New Roman" w:eastAsia="方正仿宋_GBK" w:cs="Times New Roman"/>
          <w:spacing w:val="-6"/>
          <w:sz w:val="32"/>
          <w:szCs w:val="32"/>
          <w:highlight w:val="none"/>
        </w:rPr>
        <w:t>2021年盈江县统筹整合财政涉农资金脱贫攻坚项目表（补充方案增加</w:t>
      </w:r>
      <w:r>
        <w:rPr>
          <w:rFonts w:hint="default" w:ascii="Times New Roman" w:hAnsi="Times New Roman" w:eastAsia="方正仿宋_GBK" w:cs="Times New Roman"/>
          <w:spacing w:val="-6"/>
          <w:sz w:val="32"/>
          <w:szCs w:val="32"/>
          <w:highlight w:val="none"/>
          <w:lang w:val="en-US" w:eastAsia="zh-CN"/>
        </w:rPr>
        <w:t>减少</w:t>
      </w:r>
      <w:r>
        <w:rPr>
          <w:rFonts w:hint="default" w:ascii="Times New Roman" w:hAnsi="Times New Roman" w:eastAsia="方正仿宋_GBK" w:cs="Times New Roman"/>
          <w:spacing w:val="-6"/>
          <w:sz w:val="32"/>
          <w:szCs w:val="32"/>
          <w:highlight w:val="none"/>
        </w:rPr>
        <w:t>项目明细）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1600" w:firstLineChars="500"/>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rPr>
        <w:t>盈江县整合方案项目类型投入情况统计表</w:t>
      </w:r>
    </w:p>
    <w:p>
      <w:pPr>
        <w:keepNext w:val="0"/>
        <w:keepLines w:val="0"/>
        <w:pageBreakBefore w:val="0"/>
        <w:widowControl w:val="0"/>
        <w:kinsoku/>
        <w:wordWrap/>
        <w:overflowPunct/>
        <w:topLinePunct w:val="0"/>
        <w:autoSpaceDE/>
        <w:autoSpaceDN/>
        <w:bidi w:val="0"/>
        <w:adjustRightInd/>
        <w:snapToGrid/>
        <w:spacing w:line="560" w:lineRule="exact"/>
        <w:ind w:left="320" w:leftChars="0" w:right="0" w:rightChars="0" w:hanging="320" w:hangingChars="100"/>
        <w:jc w:val="both"/>
        <w:textAlignment w:val="auto"/>
        <w:rPr>
          <w:rFonts w:hint="default" w:ascii="Times New Roman" w:hAnsi="Times New Roman" w:eastAsia="方正仿宋_GBK" w:cs="Times New Roman"/>
          <w:sz w:val="32"/>
          <w:szCs w:val="32"/>
          <w:highlight w:val="none"/>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r>
        <w:rPr>
          <w:rFonts w:hint="default" w:ascii="Times New Roman" w:hAnsi="Times New Roman" w:eastAsia="方正仿宋_GBK" w:cs="Times New Roman"/>
          <w:sz w:val="32"/>
          <w:szCs w:val="32"/>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K" w:cs="Times New Roman"/>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eastAsia="仿宋_GB2312"/>
          <w:sz w:val="32"/>
          <w:szCs w:val="32"/>
        </w:rPr>
      </w:pPr>
      <w:r>
        <w:rPr>
          <w:sz w:val="32"/>
        </w:rPr>
        <mc:AlternateContent>
          <mc:Choice Requires="wps">
            <w:drawing>
              <wp:anchor distT="0" distB="0" distL="114300" distR="114300" simplePos="0" relativeHeight="58368" behindDoc="0" locked="0" layoutInCell="1" allowOverlap="1">
                <wp:simplePos x="0" y="0"/>
                <wp:positionH relativeFrom="column">
                  <wp:posOffset>-4752340</wp:posOffset>
                </wp:positionH>
                <wp:positionV relativeFrom="paragraph">
                  <wp:posOffset>-10945495</wp:posOffset>
                </wp:positionV>
                <wp:extent cx="15120620" cy="21384260"/>
                <wp:effectExtent l="0" t="0" r="0" b="0"/>
                <wp:wrapNone/>
                <wp:docPr id="3" name="KG_Shd_4"/>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4" o:spid="_x0000_s1026" o:spt="1" style="position:absolute;left:0pt;margin-left:-374.2pt;margin-top:-861.85pt;height:1683.8pt;width:1190.6pt;z-index:58368;v-text-anchor:middle;mso-width-relative:page;mso-height-relative:page;" fillcolor="#FFFFFF" filled="t" stroked="t" coordsize="21600,21600" o:gfxdata="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4MiBrt0AAAAQ&#10;AQAADwAAAAAAAAABACAAAAAiAAAAZHJzL2Rvd25yZXYueG1sUEsBAhQAFAAAAAgAh07iQAqjLEpQ&#10;AgAA1wQAAA4AAAAAAAAAAQAgAAAALAEAAGRycy9lMm9Eb2MueG1sUEsFBgAAAAAGAAYAWQEAAO4F&#10;A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4294966272" behindDoc="1" locked="1" layoutInCell="1" allowOverlap="1">
            <wp:simplePos x="0" y="0"/>
            <wp:positionH relativeFrom="page">
              <wp:posOffset>4133215</wp:posOffset>
            </wp:positionH>
            <wp:positionV relativeFrom="page">
              <wp:posOffset>4980940</wp:posOffset>
            </wp:positionV>
            <wp:extent cx="1619885" cy="1619885"/>
            <wp:effectExtent l="0" t="0" r="0" b="18415"/>
            <wp:wrapNone/>
            <wp:docPr id="2" name="KG_619DB243$01$29$0001$N$0004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G_619DB243$01$29$0001$N$000400" descr="Seal"/>
                    <pic:cNvPicPr>
                      <a:picLocks noChangeAspect="1"/>
                    </pic:cNvPicPr>
                  </pic:nvPicPr>
                  <pic:blipFill>
                    <a:blip r:embed="rId7"/>
                    <a:stretch>
                      <a:fillRect/>
                    </a:stretch>
                  </pic:blipFill>
                  <pic:spPr>
                    <a:xfrm>
                      <a:off x="0" y="0"/>
                      <a:ext cx="1619885" cy="1619885"/>
                    </a:xfrm>
                    <a:prstGeom prst="rect">
                      <a:avLst/>
                    </a:prstGeom>
                  </pic:spPr>
                </pic:pic>
              </a:graphicData>
            </a:graphic>
          </wp:anchor>
        </w:drawing>
      </w:r>
      <w:r>
        <w:rPr>
          <w:rFonts w:hint="eastAsia" w:eastAsia="仿宋_GB2312"/>
          <w:sz w:val="32"/>
          <w:szCs w:val="32"/>
          <w:lang w:val="en-US" w:eastAsia="zh-CN"/>
        </w:rPr>
        <w:t xml:space="preserve">                            </w:t>
      </w:r>
      <w:r>
        <w:rPr>
          <w:rFonts w:eastAsia="仿宋_GB2312"/>
          <w:sz w:val="32"/>
          <w:szCs w:val="32"/>
        </w:rPr>
        <w:t>盈江县</w:t>
      </w:r>
      <w:r>
        <w:rPr>
          <w:rFonts w:hint="eastAsia" w:eastAsia="仿宋_GB2312"/>
          <w:sz w:val="32"/>
          <w:szCs w:val="32"/>
          <w:lang w:val="en-US" w:eastAsia="zh-CN"/>
        </w:rPr>
        <w:t>人民政府办公室</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eastAsia="仿宋_GB2312"/>
          <w:sz w:val="32"/>
          <w:szCs w:val="32"/>
        </w:rPr>
      </w:pPr>
      <w:r>
        <w:rPr>
          <w:rFonts w:eastAsia="仿宋_GB2312"/>
          <w:sz w:val="32"/>
          <w:szCs w:val="32"/>
        </w:rPr>
        <w:t xml:space="preserve">                      </w:t>
      </w:r>
      <w:r>
        <w:rPr>
          <w:rFonts w:hint="eastAsia" w:eastAsia="仿宋_GB2312"/>
          <w:sz w:val="32"/>
          <w:szCs w:val="32"/>
          <w:lang w:val="en-US" w:eastAsia="zh-CN"/>
        </w:rPr>
        <w:t xml:space="preserve">       </w:t>
      </w:r>
      <w:r>
        <w:rPr>
          <w:rFonts w:hint="eastAsia" w:eastAsia="仿宋_GB2312"/>
          <w:sz w:val="32"/>
          <w:szCs w:val="32"/>
        </w:rPr>
        <w:t xml:space="preserve"> </w:t>
      </w:r>
      <w:r>
        <w:rPr>
          <w:rFonts w:eastAsia="仿宋_GB2312"/>
          <w:sz w:val="32"/>
          <w:szCs w:val="32"/>
        </w:rPr>
        <w:t>20</w:t>
      </w:r>
      <w:r>
        <w:rPr>
          <w:rFonts w:hint="eastAsia" w:eastAsia="仿宋_GB2312"/>
          <w:sz w:val="32"/>
          <w:szCs w:val="32"/>
          <w:lang w:val="en-US" w:eastAsia="zh-CN"/>
        </w:rPr>
        <w:t>21</w:t>
      </w:r>
      <w:r>
        <w:rPr>
          <w:rFonts w:eastAsia="仿宋_GB2312"/>
          <w:sz w:val="32"/>
          <w:szCs w:val="32"/>
        </w:rPr>
        <w:t>年</w:t>
      </w:r>
      <w:r>
        <w:rPr>
          <w:rFonts w:hint="eastAsia" w:eastAsia="仿宋_GB2312"/>
          <w:sz w:val="32"/>
          <w:szCs w:val="32"/>
          <w:lang w:val="en-US" w:eastAsia="zh-CN"/>
        </w:rPr>
        <w:t>11</w:t>
      </w:r>
      <w:r>
        <w:rPr>
          <w:rFonts w:eastAsia="仿宋_GB2312"/>
          <w:sz w:val="32"/>
          <w:szCs w:val="32"/>
        </w:rPr>
        <w:t>月</w:t>
      </w:r>
      <w:r>
        <w:rPr>
          <w:rFonts w:hint="eastAsia" w:eastAsia="仿宋_GB2312"/>
          <w:sz w:val="32"/>
          <w:szCs w:val="32"/>
          <w:lang w:val="en-US" w:eastAsia="zh-CN"/>
        </w:rPr>
        <w:t>24</w:t>
      </w:r>
      <w:r>
        <w:rPr>
          <w:rFonts w:eastAsia="仿宋_GB2312"/>
          <w:sz w:val="32"/>
          <w:szCs w:val="32"/>
        </w:rPr>
        <w:t>日</w:t>
      </w:r>
    </w:p>
    <w:p>
      <w:pPr>
        <w:pStyle w:val="3"/>
        <w:keepNext w:val="0"/>
        <w:keepLines w:val="0"/>
        <w:pageBreakBefore w:val="0"/>
        <w:kinsoku/>
        <w:wordWrap/>
        <w:overflowPunct/>
        <w:topLinePunct w:val="0"/>
        <w:autoSpaceDN/>
        <w:bidi w:val="0"/>
        <w:adjustRightInd/>
        <w:snapToGrid/>
        <w:spacing w:line="560" w:lineRule="exact"/>
        <w:ind w:left="0" w:leftChars="0" w:firstLine="0" w:firstLineChars="0"/>
        <w:jc w:val="both"/>
        <w:textAlignment w:val="auto"/>
        <w:rPr>
          <w:rFonts w:hint="default" w:ascii="Times New Roman" w:hAnsi="Times New Roman" w:eastAsia="方正仿宋_GBK" w:cs="Times New Roman"/>
          <w:b w:val="0"/>
          <w:bCs w:val="0"/>
          <w:sz w:val="32"/>
          <w:szCs w:val="32"/>
          <w:highlight w:val="none"/>
          <w:lang w:val="en-US" w:eastAsia="zh-CN"/>
        </w:rPr>
      </w:pPr>
    </w:p>
    <w:p>
      <w:pPr>
        <w:rPr>
          <w:rFonts w:hint="default" w:ascii="Times New Roman" w:hAnsi="Times New Roman" w:eastAsia="方正仿宋_GBK" w:cs="Times New Roman"/>
          <w:b w:val="0"/>
          <w:bCs w:val="0"/>
          <w:sz w:val="32"/>
          <w:szCs w:val="32"/>
          <w:highlight w:val="none"/>
          <w:lang w:val="en-US" w:eastAsia="zh-CN"/>
        </w:rPr>
      </w:pPr>
    </w:p>
    <w:p>
      <w:pPr>
        <w:rPr>
          <w:rFonts w:hint="default" w:ascii="Times New Roman" w:hAnsi="Times New Roman" w:eastAsia="方正仿宋_GBK" w:cs="Times New Roman"/>
          <w:b w:val="0"/>
          <w:bCs w:val="0"/>
          <w:sz w:val="32"/>
          <w:szCs w:val="32"/>
          <w:highlight w:val="none"/>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pStyle w:val="3"/>
        <w:ind w:left="0" w:leftChars="0" w:firstLine="0" w:firstLineChars="0"/>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00" w:lineRule="exact"/>
        <w:ind w:left="1119" w:leftChars="133" w:right="0" w:rightChars="0" w:hanging="840" w:hangingChars="300"/>
        <w:textAlignment w:val="auto"/>
        <w:outlineLvl w:val="9"/>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mc:AlternateContent>
          <mc:Choice Requires="wps">
            <w:drawing>
              <wp:anchor distT="0" distB="0" distL="0" distR="0" simplePos="0" relativeHeight="1024" behindDoc="0" locked="0" layoutInCell="1" allowOverlap="1">
                <wp:simplePos x="0" y="0"/>
                <wp:positionH relativeFrom="column">
                  <wp:posOffset>90170</wp:posOffset>
                </wp:positionH>
                <wp:positionV relativeFrom="paragraph">
                  <wp:posOffset>48260</wp:posOffset>
                </wp:positionV>
                <wp:extent cx="5500370" cy="0"/>
                <wp:effectExtent l="0" t="0" r="0" b="0"/>
                <wp:wrapNone/>
                <wp:docPr id="1031" name="直线 55"/>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round/>
                          <a:headEnd type="none" w="med" len="med"/>
                          <a:tailEnd type="none" w="med" len="med"/>
                        </a:ln>
                      </wps:spPr>
                      <wps:bodyPr/>
                    </wps:wsp>
                  </a:graphicData>
                </a:graphic>
              </wp:anchor>
            </w:drawing>
          </mc:Choice>
          <mc:Fallback>
            <w:pict>
              <v:line id="直线 55" o:spid="_x0000_s1026" o:spt="20" style="position:absolute;left:0pt;margin-left:7.1pt;margin-top:3.8pt;height:0pt;width:433.1pt;z-index:1024;mso-width-relative:page;mso-height-relative:page;" filled="f" stroked="t" coordsize="21600,21600" o:gfxdata="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xKz/mc8AAAAGAQAADwAAAAAAAAABACAAAAAiAAAAZHJzL2Rvd25y&#10;ZXYueG1sUEsBAhQAFAAAAAgAh07iQBd7PFPOAQAAkAMAAA4AAAAAAAAAAQAgAAAAHgEAAGRycy9l&#10;Mm9Eb2MueG1sUEsFBgAAAAAGAAYAWQEAAF4FAAAAAA==&#10;">
                <v:fill on="f" focussize="0,0"/>
                <v:stroke weight="0.99pt" color="#000000" joinstyle="round"/>
                <v:imagedata o:title=""/>
                <o:lock v:ext="edit" aspectratio="f"/>
              </v:line>
            </w:pict>
          </mc:Fallback>
        </mc:AlternateContent>
      </w:r>
      <w:r>
        <w:rPr>
          <w:rFonts w:hint="default" w:ascii="Times New Roman" w:hAnsi="Times New Roman" w:eastAsia="方正仿宋_GBK" w:cs="Times New Roman"/>
          <w:color w:val="auto"/>
          <w:sz w:val="28"/>
          <w:szCs w:val="28"/>
        </w:rPr>
        <w:t>抄送：</w:t>
      </w:r>
      <w:r>
        <w:rPr>
          <w:rFonts w:hint="default" w:ascii="Times New Roman" w:hAnsi="Times New Roman" w:eastAsia="方正仿宋_GBK" w:cs="Times New Roman"/>
          <w:color w:val="auto"/>
          <w:sz w:val="28"/>
          <w:szCs w:val="28"/>
          <w:lang w:eastAsia="zh-CN"/>
        </w:rPr>
        <w:t>县财政局、县农业农村局、</w:t>
      </w:r>
      <w:r>
        <w:rPr>
          <w:rFonts w:hint="default" w:ascii="Times New Roman" w:hAnsi="Times New Roman" w:eastAsia="方正仿宋_GBK" w:cs="Times New Roman"/>
          <w:color w:val="auto"/>
          <w:sz w:val="28"/>
          <w:szCs w:val="28"/>
        </w:rPr>
        <w:t>县</w:t>
      </w:r>
      <w:r>
        <w:rPr>
          <w:rFonts w:hint="default" w:ascii="Times New Roman" w:hAnsi="Times New Roman" w:eastAsia="方正仿宋_GBK" w:cs="Times New Roman"/>
          <w:color w:val="auto"/>
          <w:sz w:val="28"/>
          <w:szCs w:val="28"/>
          <w:lang w:eastAsia="zh-CN"/>
        </w:rPr>
        <w:t>林业和草原局</w:t>
      </w:r>
      <w:r>
        <w:rPr>
          <w:rFonts w:hint="default" w:ascii="Times New Roman" w:hAnsi="Times New Roman" w:eastAsia="方正仿宋_GBK" w:cs="Times New Roman"/>
          <w:color w:val="auto"/>
          <w:sz w:val="28"/>
          <w:szCs w:val="28"/>
        </w:rPr>
        <w:t>、</w:t>
      </w:r>
      <w:r>
        <w:rPr>
          <w:rFonts w:hint="default" w:ascii="Times New Roman" w:hAnsi="Times New Roman" w:eastAsia="方正仿宋_GBK" w:cs="Times New Roman"/>
          <w:color w:val="auto"/>
          <w:sz w:val="28"/>
          <w:szCs w:val="28"/>
          <w:lang w:eastAsia="zh-CN"/>
        </w:rPr>
        <w:t>县乡村振兴局</w:t>
      </w:r>
      <w:r>
        <w:rPr>
          <w:rFonts w:hint="eastAsia" w:eastAsia="方正仿宋_GBK" w:cs="Times New Roman"/>
          <w:color w:val="auto"/>
          <w:sz w:val="28"/>
          <w:szCs w:val="28"/>
          <w:lang w:eastAsia="zh-CN"/>
        </w:rPr>
        <w:t>，</w:t>
      </w:r>
      <w:r>
        <w:rPr>
          <w:rFonts w:hint="default" w:ascii="Times New Roman" w:hAnsi="Times New Roman" w:eastAsia="方正仿宋_GBK" w:cs="Times New Roman"/>
          <w:color w:val="auto"/>
          <w:sz w:val="28"/>
          <w:szCs w:val="28"/>
        </w:rPr>
        <w:t>昔马镇、盏西镇、铜壁关乡、支那乡。</w:t>
      </w:r>
    </w:p>
    <w:p>
      <w:pPr>
        <w:spacing w:line="160" w:lineRule="exact"/>
        <w:ind w:left="959" w:leftChars="152" w:hanging="640" w:hanging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32"/>
          <w:szCs w:val="32"/>
        </w:rPr>
        <mc:AlternateContent>
          <mc:Choice Requires="wps">
            <w:drawing>
              <wp:anchor distT="0" distB="0" distL="0" distR="0" simplePos="0" relativeHeight="1024" behindDoc="0" locked="0" layoutInCell="1" allowOverlap="1">
                <wp:simplePos x="0" y="0"/>
                <wp:positionH relativeFrom="column">
                  <wp:posOffset>90170</wp:posOffset>
                </wp:positionH>
                <wp:positionV relativeFrom="paragraph">
                  <wp:posOffset>58420</wp:posOffset>
                </wp:positionV>
                <wp:extent cx="5500370" cy="0"/>
                <wp:effectExtent l="0" t="0" r="0" b="0"/>
                <wp:wrapNone/>
                <wp:docPr id="1032" name="直线 54"/>
                <wp:cNvGraphicFramePr/>
                <a:graphic xmlns:a="http://schemas.openxmlformats.org/drawingml/2006/main">
                  <a:graphicData uri="http://schemas.microsoft.com/office/word/2010/wordprocessingShape">
                    <wps:wsp>
                      <wps:cNvCnPr/>
                      <wps:spPr>
                        <a:xfrm>
                          <a:off x="0" y="0"/>
                          <a:ext cx="5500370" cy="0"/>
                        </a:xfrm>
                        <a:prstGeom prst="line">
                          <a:avLst/>
                        </a:prstGeom>
                        <a:ln w="9017" cap="flat" cmpd="sng">
                          <a:solidFill>
                            <a:srgbClr val="000000"/>
                          </a:solidFill>
                          <a:prstDash val="solid"/>
                          <a:round/>
                          <a:headEnd type="none" w="med" len="med"/>
                          <a:tailEnd type="none" w="med" len="med"/>
                        </a:ln>
                      </wps:spPr>
                      <wps:bodyPr/>
                    </wps:wsp>
                  </a:graphicData>
                </a:graphic>
              </wp:anchor>
            </w:drawing>
          </mc:Choice>
          <mc:Fallback>
            <w:pict>
              <v:line id="直线 54" o:spid="_x0000_s1026" o:spt="20" style="position:absolute;left:0pt;margin-left:7.1pt;margin-top:4.6pt;height:0pt;width:433.1pt;z-index:1024;mso-width-relative:page;mso-height-relative:page;" filled="f" stroked="t" coordsize="21600,21600" o:gfxdata="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eRDP3UAAAABgEAAA8AAAAAAAAAAQAgAAAAIgAAAGRycy9k&#10;b3ducmV2LnhtbFBLAQIUABQAAAAIAIdO4kBklL/QzQEAAI8DAAAOAAAAAAAAAAEAIAAAACMBAABk&#10;cnMvZTJvRG9jLnhtbFBLBQYAAAAABgAGAFkBAABiBQAAAAA=&#10;">
                <v:fill on="f" focussize="0,0"/>
                <v:stroke weight="0.71pt" color="#000000" joinstyle="round"/>
                <v:imagedata o:title=""/>
                <o:lock v:ext="edit" aspectratio="f"/>
              </v:line>
            </w:pict>
          </mc:Fallback>
        </mc:AlternateContent>
      </w:r>
    </w:p>
    <w:p>
      <w:pPr>
        <w:pStyle w:val="4"/>
        <w:ind w:left="0" w:leftChars="0" w:firstLine="320" w:firstLineChars="1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mc:AlternateContent>
          <mc:Choice Requires="wps">
            <w:drawing>
              <wp:anchor distT="0" distB="0" distL="0" distR="0" simplePos="0" relativeHeight="1024" behindDoc="0" locked="0" layoutInCell="1" allowOverlap="1">
                <wp:simplePos x="0" y="0"/>
                <wp:positionH relativeFrom="column">
                  <wp:posOffset>90170</wp:posOffset>
                </wp:positionH>
                <wp:positionV relativeFrom="paragraph">
                  <wp:posOffset>353060</wp:posOffset>
                </wp:positionV>
                <wp:extent cx="5500370" cy="0"/>
                <wp:effectExtent l="0" t="0" r="0" b="0"/>
                <wp:wrapNone/>
                <wp:docPr id="1033" name="直线 48"/>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round/>
                          <a:headEnd type="none" w="med" len="med"/>
                          <a:tailEnd type="none" w="med" len="med"/>
                        </a:ln>
                      </wps:spPr>
                      <wps:bodyPr/>
                    </wps:wsp>
                  </a:graphicData>
                </a:graphic>
              </wp:anchor>
            </w:drawing>
          </mc:Choice>
          <mc:Fallback>
            <w:pict>
              <v:line id="直线 48" o:spid="_x0000_s1026" o:spt="20" style="position:absolute;left:0pt;margin-left:7.1pt;margin-top:27.8pt;height:0pt;width:433.1pt;z-index:1024;mso-width-relative:page;mso-height-relative:page;" filled="f" stroked="t" coordsize="21600,21600" o:gfxdata="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KAlH/0gAAAAgBAAAPAAAAAAAAAAEAIAAAACIAAABkcnMvZG93&#10;bnJldi54bWxQSwECFAAUAAAACACHTuJAEreyyc0BAACQAwAADgAAAAAAAAABACAAAAAhAQAAZHJz&#10;L2Uyb0RvYy54bWxQSwUGAAAAAAYABgBZAQAAYAUAAAAA&#10;">
                <v:fill on="f" focussize="0,0"/>
                <v:stroke weight="0.99pt" color="#000000" joinstyle="round"/>
                <v:imagedata o:title=""/>
                <o:lock v:ext="edit" aspectratio="f"/>
              </v:line>
            </w:pict>
          </mc:Fallback>
        </mc:AlternateContent>
      </w:r>
      <w:r>
        <w:rPr>
          <w:rFonts w:hint="default" w:ascii="Times New Roman" w:hAnsi="Times New Roman" w:eastAsia="方正仿宋_GBK" w:cs="Times New Roman"/>
          <w:sz w:val="28"/>
          <w:szCs w:val="28"/>
        </w:rPr>
        <w:t xml:space="preserve">盈江县人民政府办公室             </w:t>
      </w:r>
      <w:r>
        <w:rPr>
          <w:rFonts w:hint="default" w:ascii="Times New Roman" w:hAnsi="Times New Roman" w:eastAsia="方正仿宋_GBK" w:cs="Times New Roman"/>
          <w:sz w:val="28"/>
          <w:szCs w:val="28"/>
          <w:lang w:val="en-US" w:eastAsia="zh-CN"/>
        </w:rPr>
        <w:t xml:space="preserve">   </w:t>
      </w:r>
      <w:r>
        <w:rPr>
          <w:rFonts w:hint="default" w:ascii="Times New Roman" w:hAnsi="Times New Roman" w:eastAsia="方正仿宋_GBK" w:cs="Times New Roman"/>
          <w:sz w:val="28"/>
          <w:szCs w:val="28"/>
        </w:rPr>
        <w:t xml:space="preserve">    20</w:t>
      </w:r>
      <w:r>
        <w:rPr>
          <w:rFonts w:hint="default" w:ascii="Times New Roman" w:hAnsi="Times New Roman" w:eastAsia="方正仿宋_GBK" w:cs="Times New Roman"/>
          <w:sz w:val="28"/>
          <w:szCs w:val="28"/>
          <w:lang w:val="en-US" w:eastAsia="zh-CN"/>
        </w:rPr>
        <w:t>21</w:t>
      </w:r>
      <w:r>
        <w:rPr>
          <w:rFonts w:hint="default" w:ascii="Times New Roman" w:hAnsi="Times New Roman" w:eastAsia="方正仿宋_GBK" w:cs="Times New Roman"/>
          <w:sz w:val="28"/>
          <w:szCs w:val="28"/>
        </w:rPr>
        <w:t>年</w:t>
      </w:r>
      <w:r>
        <w:rPr>
          <w:rFonts w:hint="default" w:ascii="Times New Roman" w:hAnsi="Times New Roman" w:eastAsia="方正仿宋_GBK" w:cs="Times New Roman"/>
          <w:sz w:val="28"/>
          <w:szCs w:val="28"/>
          <w:lang w:val="en-US" w:eastAsia="zh-CN"/>
        </w:rPr>
        <w:t>11</w:t>
      </w:r>
      <w:r>
        <w:rPr>
          <w:rFonts w:hint="default" w:ascii="Times New Roman" w:hAnsi="Times New Roman" w:eastAsia="方正仿宋_GBK" w:cs="Times New Roman"/>
          <w:sz w:val="28"/>
          <w:szCs w:val="28"/>
        </w:rPr>
        <w:t>月</w:t>
      </w:r>
      <w:r>
        <w:rPr>
          <w:rFonts w:hint="default" w:ascii="Times New Roman" w:hAnsi="Times New Roman" w:eastAsia="方正仿宋_GBK" w:cs="Times New Roman"/>
          <w:sz w:val="28"/>
          <w:szCs w:val="28"/>
          <w:lang w:val="en-US" w:eastAsia="zh-CN"/>
        </w:rPr>
        <w:t>2</w:t>
      </w:r>
      <w:r>
        <w:rPr>
          <w:rFonts w:hint="eastAsia" w:ascii="Times New Roman" w:hAnsi="Times New Roman" w:eastAsia="方正仿宋_GBK" w:cs="Times New Roman"/>
          <w:sz w:val="28"/>
          <w:szCs w:val="28"/>
          <w:lang w:val="en-US" w:eastAsia="zh-CN"/>
        </w:rPr>
        <w:t>4</w:t>
      </w:r>
      <w:r>
        <w:rPr>
          <w:rFonts w:hint="default" w:ascii="Times New Roman" w:hAnsi="Times New Roman" w:eastAsia="方正仿宋_GBK" w:cs="Times New Roman"/>
          <w:sz w:val="28"/>
          <w:szCs w:val="28"/>
        </w:rPr>
        <w:t>日印发</w:t>
      </w:r>
    </w:p>
    <w:sectPr>
      <w:headerReference r:id="rId3" w:type="default"/>
      <w:footerReference r:id="rId4" w:type="default"/>
      <w:footerReference r:id="rId5" w:type="even"/>
      <w:pgSz w:w="11906" w:h="16838"/>
      <w:pgMar w:top="2098" w:right="1531" w:bottom="1985" w:left="1531" w:header="851" w:footer="1559"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1134" w:vSpace="397" w:wrap="around" w:vAnchor="text" w:hAnchor="margin" w:xAlign="outside" w:y="1"/>
      <w:ind w:right="140"/>
      <w:jc w:val="right"/>
      <w:rPr>
        <w:rStyle w:val="11"/>
        <w:rFonts w:hint="eastAsia" w:ascii="宋体" w:hAnsi="宋体"/>
        <w:sz w:val="28"/>
        <w:szCs w:val="28"/>
      </w:rPr>
    </w:pPr>
    <w:r>
      <w:rPr>
        <w:rStyle w:val="11"/>
        <w:rFonts w:ascii="宋体" w:hAnsi="宋体"/>
        <w:sz w:val="28"/>
        <w:szCs w:val="28"/>
      </w:rPr>
      <w:fldChar w:fldCharType="begin"/>
    </w:r>
    <w:r>
      <w:rPr>
        <w:rStyle w:val="11"/>
        <w:rFonts w:ascii="宋体" w:hAnsi="宋体"/>
        <w:sz w:val="28"/>
        <w:szCs w:val="28"/>
      </w:rPr>
      <w:instrText xml:space="preserve">PAGE  </w:instrText>
    </w:r>
    <w:r>
      <w:rPr>
        <w:rStyle w:val="11"/>
        <w:rFonts w:ascii="宋体" w:hAnsi="宋体"/>
        <w:sz w:val="28"/>
        <w:szCs w:val="28"/>
      </w:rPr>
      <w:fldChar w:fldCharType="separate"/>
    </w:r>
    <w:r>
      <w:rPr>
        <w:rStyle w:val="11"/>
        <w:rFonts w:ascii="宋体" w:hAnsi="宋体"/>
        <w:sz w:val="28"/>
        <w:szCs w:val="28"/>
      </w:rPr>
      <w:t>- 2 -</w:t>
    </w:r>
    <w:r>
      <w:rPr>
        <w:rStyle w:val="11"/>
        <w:rFonts w:ascii="宋体" w:hAnsi="宋体"/>
        <w:sz w:val="28"/>
        <w:szCs w:val="28"/>
      </w:rPr>
      <w:fldChar w:fldCharType="end"/>
    </w:r>
  </w:p>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pPr>
      <w:pStyle w:val="6"/>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2"/>
      <w:numFmt w:val="chineseCounting"/>
      <w:suff w:val="nothing"/>
      <w:lvlText w:val="（%1）"/>
      <w:lvlJc w:val="left"/>
      <w:rPr>
        <w:rFonts w:hint="eastAsia"/>
      </w:rPr>
    </w:lvl>
  </w:abstractNum>
  <w:abstractNum w:abstractNumId="1">
    <w:nsid w:val="00000001"/>
    <w:multiLevelType w:val="singleLevel"/>
    <w:tmpl w:val="0000000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documentProtection w:edit="forms" w:enforcement="1" w:cryptProviderType="rsaFull" w:cryptAlgorithmClass="hash" w:cryptAlgorithmType="typeAny" w:cryptAlgorithmSid="4" w:cryptSpinCount="0" w:hash="tvdAfrcDTuBXlF2DrRyUfNP5Bis=" w:salt="kfnZp1xS7JLT7JC9+vmLJg=="/>
  <w:defaultTabStop w:val="420"/>
  <w:drawingGridHorizontalSpacing w:val="142"/>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1E8424F3-F241-4F2F-A7E6-2876B86206F1}"/>
    <w:docVar w:name="DocumentName" w:val="盈政办发〔2021〕117号 盈江县人民政府办公室关于《盈江县2021年统筹整合使用财政涉农资金实施方案》补充的通知"/>
  </w:docVars>
  <w:rsids>
    <w:rsidRoot w:val="00000000"/>
    <w:rsid w:val="1D597E26"/>
    <w:rsid w:val="2B673638"/>
    <w:rsid w:val="6DD57442"/>
    <w:rsid w:val="72B67DF3"/>
    <w:rsid w:val="7F6533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link w:val="10"/>
    <w:qFormat/>
    <w:uiPriority w:val="0"/>
  </w:style>
  <w:style w:type="table" w:default="1" w:styleId="8">
    <w:name w:val="Normal Table"/>
    <w:qFormat/>
    <w:uiPriority w:val="0"/>
    <w:tblPr>
      <w:tblCellMar>
        <w:top w:w="0" w:type="dxa"/>
        <w:left w:w="108" w:type="dxa"/>
        <w:bottom w:w="0" w:type="dxa"/>
        <w:right w:w="108" w:type="dxa"/>
      </w:tblCellMar>
    </w:tblPr>
  </w:style>
  <w:style w:type="paragraph" w:customStyle="1" w:styleId="2">
    <w:name w:val="NormalIndent"/>
    <w:basedOn w:val="1"/>
    <w:next w:val="1"/>
    <w:qFormat/>
    <w:uiPriority w:val="0"/>
    <w:pPr>
      <w:ind w:firstLine="420" w:firstLineChars="200"/>
      <w:jc w:val="left"/>
    </w:pPr>
    <w:rPr>
      <w:rFonts w:ascii="Times New Roman" w:hAnsi="Times New Roman" w:eastAsia="仿宋_GB2312" w:cs="Times New Roman"/>
      <w:szCs w:val="24"/>
    </w:rPr>
  </w:style>
  <w:style w:type="paragraph" w:styleId="3">
    <w:name w:val="Normal Indent"/>
    <w:basedOn w:val="1"/>
    <w:next w:val="1"/>
    <w:qFormat/>
    <w:uiPriority w:val="0"/>
    <w:pPr>
      <w:ind w:firstLine="200" w:firstLineChars="200"/>
    </w:pPr>
    <w:rPr>
      <w:rFonts w:ascii="宋体"/>
    </w:rPr>
  </w:style>
  <w:style w:type="paragraph" w:styleId="4">
    <w:name w:val="Body Text"/>
    <w:basedOn w:val="1"/>
    <w:qFormat/>
    <w:uiPriority w:val="0"/>
    <w:pPr>
      <w:ind w:left="707"/>
    </w:pPr>
    <w:rPr>
      <w:rFonts w:ascii="宋体" w:hAnsi="宋体" w:eastAsia="宋体" w:cs="Times New Roman"/>
      <w:sz w:val="23"/>
    </w:r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0">
    <w:name w:val="Char Char Char Char Char Char Char Char Char Char Char Char Char Char Char Char Char Char Char Char Char Char Char Char Char Char Char Char Char Char Char Char Char"/>
    <w:basedOn w:val="1"/>
    <w:link w:val="9"/>
    <w:qFormat/>
    <w:uiPriority w:val="0"/>
    <w:pPr>
      <w:widowControl/>
      <w:spacing w:after="160" w:line="240" w:lineRule="exact"/>
      <w:jc w:val="left"/>
    </w:pPr>
    <w:rPr>
      <w:szCs w:val="20"/>
    </w:rPr>
  </w:style>
  <w:style w:type="character" w:styleId="11">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11.12%20&#21457;&#25991;\&#36164;&#37329;&#34917;&#20805;\file:\C:\Users\Administrator\Desktop\&#22522;&#26412;&#36164;&#26009;\2018&#24180;&#65288;&#26368;&#26032;&#65289;&#25991;&#20214;&#27169;&#26495;\&#30408;&#25919;&#21150;&#21457;(&#19979;&#34892;&#2599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盈政办发(下行文).dot</Template>
  <Company>德宏州盈江县党政机关单位</Company>
  <Pages>2</Pages>
  <Words>1405</Words>
  <Characters>1535</Characters>
  <Paragraphs>63</Paragraphs>
  <TotalTime>2</TotalTime>
  <ScaleCrop>false</ScaleCrop>
  <LinksUpToDate>false</LinksUpToDate>
  <CharactersWithSpaces>1660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2021-11-23T10:38:00Z</dcterms:created>
  <dc:creator>执笔想写再见</dc:creator>
  <cp:lastModifiedBy>盈江人民政府办收发员</cp:lastModifiedBy>
  <dcterms:modified xsi:type="dcterms:W3CDTF">2021-11-24T03:32:27Z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b8b1765ab89b4c8586cfb7bcb57afd0b</vt:lpwstr>
  </property>
</Properties>
</file>